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9FF" w:rsidRPr="008847EE" w:rsidRDefault="00F429FF" w:rsidP="004D6E54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  <w:r w:rsidRPr="008847EE">
        <w:rPr>
          <w:rStyle w:val="FontStyle20"/>
          <w:sz w:val="24"/>
          <w:szCs w:val="24"/>
        </w:rPr>
        <w:t>ТЕХНОЛОГИЧЕСКАЯ СХЕМА</w:t>
      </w:r>
    </w:p>
    <w:p w:rsidR="00F429FF" w:rsidRPr="008847EE" w:rsidRDefault="00F429FF" w:rsidP="00640B7E">
      <w:pPr>
        <w:pStyle w:val="Style2"/>
        <w:widowControl/>
        <w:spacing w:line="240" w:lineRule="auto"/>
      </w:pPr>
      <w:r w:rsidRPr="008847EE">
        <w:rPr>
          <w:rStyle w:val="FontStyle20"/>
          <w:sz w:val="24"/>
          <w:szCs w:val="24"/>
        </w:rPr>
        <w:t xml:space="preserve">по предоставлению муниципальной услуги: </w:t>
      </w:r>
      <w:r w:rsidRPr="008847EE">
        <w:t>«Выдача решений о переводе жилого помещения в нежилое или нежилого помещения в жилое помещение»</w:t>
      </w:r>
    </w:p>
    <w:p w:rsidR="00F429FF" w:rsidRPr="006C12C2" w:rsidRDefault="00F429FF" w:rsidP="004D6E54">
      <w:pPr>
        <w:pStyle w:val="Style2"/>
        <w:widowControl/>
        <w:spacing w:line="240" w:lineRule="auto"/>
        <w:jc w:val="both"/>
        <w:rPr>
          <w:sz w:val="20"/>
          <w:szCs w:val="20"/>
        </w:rPr>
      </w:pPr>
    </w:p>
    <w:p w:rsidR="00F429FF" w:rsidRPr="006C12C2" w:rsidRDefault="00F429FF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6C12C2">
        <w:rPr>
          <w:rStyle w:val="FontStyle20"/>
          <w:sz w:val="20"/>
          <w:szCs w:val="20"/>
        </w:rPr>
        <w:t>Раздел 1. «Общие сведения о государственной (муниципальной) услуге»</w:t>
      </w:r>
    </w:p>
    <w:p w:rsidR="00F429FF" w:rsidRPr="006C12C2" w:rsidRDefault="00F429FF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5103"/>
        <w:gridCol w:w="8930"/>
      </w:tblGrid>
      <w:tr w:rsidR="00F429FF" w:rsidRPr="001C72D9" w:rsidTr="001C72D9">
        <w:trPr>
          <w:trHeight w:val="401"/>
        </w:trPr>
        <w:tc>
          <w:tcPr>
            <w:tcW w:w="817" w:type="dxa"/>
          </w:tcPr>
          <w:p w:rsidR="00F429FF" w:rsidRPr="001C72D9" w:rsidRDefault="00F429FF" w:rsidP="001C72D9">
            <w:pPr>
              <w:pStyle w:val="Style5"/>
              <w:widowControl/>
              <w:jc w:val="center"/>
              <w:rPr>
                <w:rStyle w:val="FontStyle20"/>
                <w:sz w:val="20"/>
                <w:szCs w:val="20"/>
              </w:rPr>
            </w:pPr>
            <w:r w:rsidRPr="001C72D9">
              <w:rPr>
                <w:rStyle w:val="FontStyle20"/>
                <w:sz w:val="20"/>
                <w:szCs w:val="20"/>
              </w:rPr>
              <w:t>№ п/п</w:t>
            </w:r>
          </w:p>
        </w:tc>
        <w:tc>
          <w:tcPr>
            <w:tcW w:w="5103" w:type="dxa"/>
          </w:tcPr>
          <w:p w:rsidR="00F429FF" w:rsidRPr="001C72D9" w:rsidRDefault="00F429FF" w:rsidP="001C72D9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C72D9">
              <w:rPr>
                <w:rStyle w:val="FontStyle20"/>
                <w:sz w:val="20"/>
                <w:szCs w:val="20"/>
              </w:rPr>
              <w:t>Параметр</w:t>
            </w:r>
          </w:p>
        </w:tc>
        <w:tc>
          <w:tcPr>
            <w:tcW w:w="8930" w:type="dxa"/>
          </w:tcPr>
          <w:p w:rsidR="00F429FF" w:rsidRPr="001C72D9" w:rsidRDefault="00F429FF" w:rsidP="001C72D9">
            <w:pPr>
              <w:pStyle w:val="Style2"/>
              <w:widowControl/>
              <w:spacing w:line="240" w:lineRule="auto"/>
              <w:ind w:right="175"/>
              <w:rPr>
                <w:rStyle w:val="FontStyle20"/>
                <w:sz w:val="20"/>
                <w:szCs w:val="20"/>
              </w:rPr>
            </w:pPr>
            <w:r w:rsidRPr="001C72D9">
              <w:rPr>
                <w:rStyle w:val="FontStyle20"/>
                <w:sz w:val="20"/>
                <w:szCs w:val="20"/>
              </w:rPr>
              <w:t>Значение параметра/состояние</w:t>
            </w:r>
          </w:p>
        </w:tc>
      </w:tr>
      <w:tr w:rsidR="00F429FF" w:rsidRPr="001C72D9" w:rsidTr="001C72D9">
        <w:trPr>
          <w:trHeight w:val="603"/>
        </w:trPr>
        <w:tc>
          <w:tcPr>
            <w:tcW w:w="817" w:type="dxa"/>
          </w:tcPr>
          <w:p w:rsidR="00F429FF" w:rsidRPr="001C72D9" w:rsidRDefault="00F429FF" w:rsidP="001C72D9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C72D9">
              <w:rPr>
                <w:rStyle w:val="FontStyle20"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F429FF" w:rsidRPr="001C72D9" w:rsidRDefault="00F429FF" w:rsidP="001C72D9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1C72D9">
              <w:rPr>
                <w:rStyle w:val="FontStyle20"/>
                <w:sz w:val="20"/>
                <w:szCs w:val="20"/>
              </w:rPr>
              <w:t>Наименование органа, предоставляющего услугу</w:t>
            </w:r>
          </w:p>
        </w:tc>
        <w:tc>
          <w:tcPr>
            <w:tcW w:w="8930" w:type="dxa"/>
          </w:tcPr>
          <w:p w:rsidR="00F429FF" w:rsidRPr="002A57B1" w:rsidRDefault="00F429FF" w:rsidP="00FE2CD6">
            <w:pPr>
              <w:pStyle w:val="Style2"/>
              <w:widowControl/>
              <w:spacing w:line="240" w:lineRule="auto"/>
              <w:jc w:val="left"/>
              <w:rPr>
                <w:rStyle w:val="FontStyle20"/>
                <w:i/>
                <w:sz w:val="22"/>
                <w:szCs w:val="22"/>
              </w:rPr>
            </w:pPr>
            <w:r w:rsidRPr="002A57B1">
              <w:rPr>
                <w:rStyle w:val="FontStyle20"/>
                <w:i/>
                <w:sz w:val="22"/>
                <w:szCs w:val="22"/>
              </w:rPr>
              <w:t>Администрация Лоухского муниципального района</w:t>
            </w:r>
          </w:p>
        </w:tc>
      </w:tr>
      <w:tr w:rsidR="00F429FF" w:rsidRPr="001C72D9" w:rsidTr="001C72D9">
        <w:trPr>
          <w:trHeight w:val="535"/>
        </w:trPr>
        <w:tc>
          <w:tcPr>
            <w:tcW w:w="817" w:type="dxa"/>
          </w:tcPr>
          <w:p w:rsidR="00F429FF" w:rsidRPr="001C72D9" w:rsidRDefault="00F429FF" w:rsidP="001C72D9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C72D9">
              <w:rPr>
                <w:rStyle w:val="FontStyle20"/>
                <w:sz w:val="20"/>
                <w:szCs w:val="20"/>
              </w:rPr>
              <w:t>2</w:t>
            </w:r>
          </w:p>
        </w:tc>
        <w:tc>
          <w:tcPr>
            <w:tcW w:w="5103" w:type="dxa"/>
          </w:tcPr>
          <w:p w:rsidR="00F429FF" w:rsidRPr="001C72D9" w:rsidRDefault="00F429FF" w:rsidP="001C72D9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1C72D9">
              <w:rPr>
                <w:rStyle w:val="FontStyle20"/>
                <w:sz w:val="20"/>
                <w:szCs w:val="20"/>
              </w:rPr>
              <w:t>Номер услуги в федеральном реестре</w:t>
            </w:r>
          </w:p>
        </w:tc>
        <w:tc>
          <w:tcPr>
            <w:tcW w:w="8930" w:type="dxa"/>
          </w:tcPr>
          <w:p w:rsidR="00F429FF" w:rsidRPr="00A47747" w:rsidRDefault="00F429FF" w:rsidP="001C72D9">
            <w:pPr>
              <w:pStyle w:val="Style2"/>
              <w:widowControl/>
              <w:spacing w:line="240" w:lineRule="auto"/>
              <w:ind w:right="175"/>
              <w:jc w:val="left"/>
              <w:rPr>
                <w:rStyle w:val="FontStyle20"/>
                <w:i/>
                <w:sz w:val="22"/>
                <w:szCs w:val="22"/>
              </w:rPr>
            </w:pPr>
            <w:r w:rsidRPr="00A47747">
              <w:rPr>
                <w:i/>
                <w:sz w:val="22"/>
                <w:szCs w:val="22"/>
                <w:shd w:val="clear" w:color="auto" w:fill="FFFFFF"/>
              </w:rPr>
              <w:t>1000100010000219269</w:t>
            </w:r>
          </w:p>
        </w:tc>
      </w:tr>
      <w:tr w:rsidR="00F429FF" w:rsidRPr="001C72D9" w:rsidTr="001C72D9">
        <w:tc>
          <w:tcPr>
            <w:tcW w:w="817" w:type="dxa"/>
          </w:tcPr>
          <w:p w:rsidR="00F429FF" w:rsidRPr="001C72D9" w:rsidRDefault="00F429FF" w:rsidP="001C72D9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C72D9">
              <w:rPr>
                <w:rStyle w:val="FontStyle20"/>
                <w:sz w:val="20"/>
                <w:szCs w:val="20"/>
              </w:rPr>
              <w:t>3</w:t>
            </w:r>
          </w:p>
        </w:tc>
        <w:tc>
          <w:tcPr>
            <w:tcW w:w="5103" w:type="dxa"/>
          </w:tcPr>
          <w:p w:rsidR="00F429FF" w:rsidRPr="001C72D9" w:rsidRDefault="00F429FF" w:rsidP="001C72D9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1C72D9">
              <w:rPr>
                <w:rStyle w:val="FontStyle20"/>
                <w:sz w:val="20"/>
                <w:szCs w:val="20"/>
              </w:rPr>
              <w:t>Полное наименование услуги</w:t>
            </w:r>
          </w:p>
        </w:tc>
        <w:tc>
          <w:tcPr>
            <w:tcW w:w="8930" w:type="dxa"/>
          </w:tcPr>
          <w:p w:rsidR="00F429FF" w:rsidRPr="001C72D9" w:rsidRDefault="00F429FF" w:rsidP="001C72D9">
            <w:pPr>
              <w:pStyle w:val="Style2"/>
              <w:tabs>
                <w:tab w:val="left" w:pos="210"/>
              </w:tabs>
              <w:spacing w:line="240" w:lineRule="auto"/>
              <w:ind w:right="175"/>
              <w:jc w:val="left"/>
              <w:rPr>
                <w:rStyle w:val="FontStyle20"/>
                <w:sz w:val="20"/>
                <w:szCs w:val="20"/>
              </w:rPr>
            </w:pPr>
            <w:r w:rsidRPr="001C72D9">
              <w:rPr>
                <w:rStyle w:val="FontStyle20"/>
                <w:sz w:val="20"/>
                <w:szCs w:val="20"/>
              </w:rPr>
              <w:t>Выдача решений о переводе жилого помещения в нежилое или нежилого помещения в жилое помещение</w:t>
            </w:r>
          </w:p>
        </w:tc>
      </w:tr>
      <w:tr w:rsidR="00F429FF" w:rsidRPr="001C72D9" w:rsidTr="001C72D9">
        <w:tc>
          <w:tcPr>
            <w:tcW w:w="817" w:type="dxa"/>
          </w:tcPr>
          <w:p w:rsidR="00F429FF" w:rsidRPr="001C72D9" w:rsidRDefault="00F429FF" w:rsidP="001C72D9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C72D9">
              <w:rPr>
                <w:rStyle w:val="FontStyle20"/>
                <w:sz w:val="20"/>
                <w:szCs w:val="20"/>
              </w:rPr>
              <w:t>4</w:t>
            </w:r>
          </w:p>
        </w:tc>
        <w:tc>
          <w:tcPr>
            <w:tcW w:w="5103" w:type="dxa"/>
          </w:tcPr>
          <w:p w:rsidR="00F429FF" w:rsidRPr="001C72D9" w:rsidRDefault="00F429FF" w:rsidP="001C72D9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1C72D9">
              <w:rPr>
                <w:rStyle w:val="FontStyle20"/>
                <w:sz w:val="20"/>
                <w:szCs w:val="20"/>
              </w:rPr>
              <w:t>Краткое наименование услуги</w:t>
            </w:r>
          </w:p>
        </w:tc>
        <w:tc>
          <w:tcPr>
            <w:tcW w:w="8930" w:type="dxa"/>
          </w:tcPr>
          <w:p w:rsidR="00F429FF" w:rsidRPr="001C72D9" w:rsidRDefault="00F429FF" w:rsidP="001C72D9">
            <w:pPr>
              <w:pStyle w:val="Style2"/>
              <w:widowControl/>
              <w:tabs>
                <w:tab w:val="left" w:pos="315"/>
              </w:tabs>
              <w:spacing w:line="240" w:lineRule="auto"/>
              <w:ind w:right="175"/>
              <w:jc w:val="left"/>
              <w:rPr>
                <w:rStyle w:val="FontStyle20"/>
                <w:sz w:val="20"/>
                <w:szCs w:val="20"/>
              </w:rPr>
            </w:pPr>
            <w:r w:rsidRPr="001C72D9">
              <w:rPr>
                <w:rStyle w:val="FontStyle20"/>
                <w:sz w:val="20"/>
                <w:szCs w:val="20"/>
              </w:rPr>
              <w:t>Выдача решений о переводе жилого помещения в нежилое или нежилого помещения в жилое помещение</w:t>
            </w:r>
          </w:p>
        </w:tc>
      </w:tr>
      <w:tr w:rsidR="00F429FF" w:rsidRPr="001C72D9" w:rsidTr="001C72D9">
        <w:trPr>
          <w:trHeight w:val="557"/>
        </w:trPr>
        <w:tc>
          <w:tcPr>
            <w:tcW w:w="817" w:type="dxa"/>
          </w:tcPr>
          <w:p w:rsidR="00F429FF" w:rsidRPr="001C72D9" w:rsidRDefault="00F429FF" w:rsidP="001C72D9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C72D9">
              <w:rPr>
                <w:rStyle w:val="FontStyle20"/>
                <w:sz w:val="20"/>
                <w:szCs w:val="20"/>
              </w:rPr>
              <w:t>5</w:t>
            </w:r>
          </w:p>
        </w:tc>
        <w:tc>
          <w:tcPr>
            <w:tcW w:w="5103" w:type="dxa"/>
          </w:tcPr>
          <w:p w:rsidR="00F429FF" w:rsidRPr="001C72D9" w:rsidRDefault="00F429FF" w:rsidP="001C72D9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1C72D9">
              <w:rPr>
                <w:rStyle w:val="FontStyle20"/>
                <w:sz w:val="20"/>
                <w:szCs w:val="20"/>
              </w:rPr>
              <w:t>Административный регламент предоставления услуги</w:t>
            </w:r>
          </w:p>
        </w:tc>
        <w:tc>
          <w:tcPr>
            <w:tcW w:w="8930" w:type="dxa"/>
          </w:tcPr>
          <w:p w:rsidR="00F429FF" w:rsidRPr="002A57B1" w:rsidRDefault="00F429FF" w:rsidP="00FE2CD6">
            <w:pPr>
              <w:pStyle w:val="Style2"/>
              <w:widowControl/>
              <w:spacing w:line="240" w:lineRule="auto"/>
              <w:jc w:val="left"/>
              <w:rPr>
                <w:rStyle w:val="FontStyle20"/>
                <w:i/>
                <w:sz w:val="22"/>
                <w:szCs w:val="22"/>
              </w:rPr>
            </w:pPr>
            <w:r w:rsidRPr="002A57B1">
              <w:rPr>
                <w:rStyle w:val="FontStyle20"/>
                <w:i/>
                <w:sz w:val="22"/>
                <w:szCs w:val="22"/>
              </w:rPr>
              <w:t xml:space="preserve">№ </w:t>
            </w:r>
            <w:r>
              <w:rPr>
                <w:rStyle w:val="FontStyle20"/>
                <w:i/>
                <w:sz w:val="22"/>
                <w:szCs w:val="22"/>
              </w:rPr>
              <w:t>36</w:t>
            </w:r>
            <w:r w:rsidRPr="002A57B1">
              <w:rPr>
                <w:rStyle w:val="FontStyle20"/>
                <w:i/>
                <w:sz w:val="22"/>
                <w:szCs w:val="22"/>
              </w:rPr>
              <w:t xml:space="preserve"> от </w:t>
            </w:r>
            <w:r>
              <w:rPr>
                <w:rStyle w:val="FontStyle20"/>
                <w:i/>
                <w:sz w:val="22"/>
                <w:szCs w:val="22"/>
              </w:rPr>
              <w:t>0</w:t>
            </w:r>
            <w:r w:rsidRPr="002A57B1">
              <w:rPr>
                <w:rStyle w:val="FontStyle20"/>
                <w:i/>
                <w:sz w:val="22"/>
                <w:szCs w:val="22"/>
              </w:rPr>
              <w:t>1.0</w:t>
            </w:r>
            <w:r>
              <w:rPr>
                <w:rStyle w:val="FontStyle20"/>
                <w:i/>
                <w:sz w:val="22"/>
                <w:szCs w:val="22"/>
              </w:rPr>
              <w:t>3</w:t>
            </w:r>
            <w:r w:rsidRPr="002A57B1">
              <w:rPr>
                <w:rStyle w:val="FontStyle20"/>
                <w:i/>
                <w:sz w:val="22"/>
                <w:szCs w:val="22"/>
              </w:rPr>
              <w:t>.201</w:t>
            </w:r>
            <w:r>
              <w:rPr>
                <w:rStyle w:val="FontStyle20"/>
                <w:i/>
                <w:sz w:val="22"/>
                <w:szCs w:val="22"/>
              </w:rPr>
              <w:t>6</w:t>
            </w:r>
            <w:r w:rsidRPr="002A57B1">
              <w:rPr>
                <w:rStyle w:val="FontStyle20"/>
                <w:i/>
                <w:sz w:val="22"/>
                <w:szCs w:val="22"/>
              </w:rPr>
              <w:t>г.</w:t>
            </w:r>
          </w:p>
        </w:tc>
      </w:tr>
      <w:tr w:rsidR="00F429FF" w:rsidRPr="001C72D9" w:rsidTr="001C72D9">
        <w:trPr>
          <w:trHeight w:val="409"/>
        </w:trPr>
        <w:tc>
          <w:tcPr>
            <w:tcW w:w="817" w:type="dxa"/>
          </w:tcPr>
          <w:p w:rsidR="00F429FF" w:rsidRPr="001C72D9" w:rsidRDefault="00F429FF" w:rsidP="001C72D9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C72D9">
              <w:rPr>
                <w:rStyle w:val="FontStyle20"/>
                <w:sz w:val="20"/>
                <w:szCs w:val="20"/>
              </w:rPr>
              <w:t>6</w:t>
            </w:r>
          </w:p>
        </w:tc>
        <w:tc>
          <w:tcPr>
            <w:tcW w:w="5103" w:type="dxa"/>
          </w:tcPr>
          <w:p w:rsidR="00F429FF" w:rsidRPr="001C72D9" w:rsidRDefault="00F429FF" w:rsidP="001C72D9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1C72D9">
              <w:rPr>
                <w:rStyle w:val="FontStyle20"/>
                <w:sz w:val="20"/>
                <w:szCs w:val="20"/>
              </w:rPr>
              <w:t>Перечень «подуслуг»</w:t>
            </w:r>
          </w:p>
        </w:tc>
        <w:tc>
          <w:tcPr>
            <w:tcW w:w="8930" w:type="dxa"/>
          </w:tcPr>
          <w:p w:rsidR="00F429FF" w:rsidRPr="001C72D9" w:rsidRDefault="00F429FF" w:rsidP="001C72D9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1C72D9">
              <w:rPr>
                <w:rStyle w:val="FontStyle20"/>
                <w:sz w:val="20"/>
                <w:szCs w:val="20"/>
              </w:rPr>
              <w:t>1. Перевод жилого помещения в нежилое помещение</w:t>
            </w:r>
          </w:p>
          <w:p w:rsidR="00F429FF" w:rsidRPr="001C72D9" w:rsidRDefault="00F429FF" w:rsidP="001C72D9">
            <w:pPr>
              <w:pStyle w:val="Style2"/>
              <w:widowControl/>
              <w:spacing w:line="240" w:lineRule="auto"/>
              <w:ind w:right="175"/>
              <w:jc w:val="both"/>
              <w:rPr>
                <w:rStyle w:val="FontStyle20"/>
                <w:sz w:val="20"/>
                <w:szCs w:val="20"/>
              </w:rPr>
            </w:pPr>
            <w:r w:rsidRPr="001C72D9">
              <w:rPr>
                <w:rStyle w:val="FontStyle20"/>
                <w:sz w:val="20"/>
                <w:szCs w:val="20"/>
              </w:rPr>
              <w:t>2. Перевод нежилого</w:t>
            </w:r>
            <w:r w:rsidRPr="001C72D9">
              <w:rPr>
                <w:sz w:val="20"/>
                <w:szCs w:val="20"/>
              </w:rPr>
              <w:t xml:space="preserve"> помещения в жилое помещение</w:t>
            </w:r>
          </w:p>
        </w:tc>
      </w:tr>
      <w:tr w:rsidR="00F429FF" w:rsidRPr="001C72D9" w:rsidTr="001C72D9">
        <w:trPr>
          <w:trHeight w:val="289"/>
        </w:trPr>
        <w:tc>
          <w:tcPr>
            <w:tcW w:w="817" w:type="dxa"/>
          </w:tcPr>
          <w:p w:rsidR="00F429FF" w:rsidRPr="001C72D9" w:rsidRDefault="00F429FF" w:rsidP="001C72D9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C72D9">
              <w:rPr>
                <w:rStyle w:val="FontStyle20"/>
                <w:sz w:val="20"/>
                <w:szCs w:val="20"/>
              </w:rPr>
              <w:t>7</w:t>
            </w:r>
          </w:p>
        </w:tc>
        <w:tc>
          <w:tcPr>
            <w:tcW w:w="5103" w:type="dxa"/>
          </w:tcPr>
          <w:p w:rsidR="00F429FF" w:rsidRPr="001C72D9" w:rsidRDefault="00F429FF" w:rsidP="001C72D9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1C72D9">
              <w:rPr>
                <w:rStyle w:val="FontStyle20"/>
                <w:sz w:val="20"/>
                <w:szCs w:val="20"/>
              </w:rPr>
              <w:t>Способы оценки качества предоставления услуги:</w:t>
            </w:r>
          </w:p>
        </w:tc>
        <w:tc>
          <w:tcPr>
            <w:tcW w:w="8930" w:type="dxa"/>
          </w:tcPr>
          <w:p w:rsidR="00F429FF" w:rsidRPr="001C72D9" w:rsidRDefault="00F429FF" w:rsidP="001C72D9">
            <w:pPr>
              <w:pStyle w:val="Style2"/>
              <w:widowControl/>
              <w:spacing w:line="240" w:lineRule="auto"/>
              <w:ind w:right="175"/>
              <w:jc w:val="left"/>
              <w:rPr>
                <w:rStyle w:val="FontStyle20"/>
                <w:sz w:val="20"/>
                <w:szCs w:val="20"/>
              </w:rPr>
            </w:pPr>
            <w:r w:rsidRPr="002A57B1">
              <w:rPr>
                <w:rStyle w:val="FontStyle20"/>
                <w:i/>
                <w:sz w:val="22"/>
                <w:szCs w:val="22"/>
              </w:rPr>
              <w:t>Терминальные устройства в МФЦ</w:t>
            </w:r>
          </w:p>
        </w:tc>
      </w:tr>
      <w:tr w:rsidR="00F429FF" w:rsidRPr="001C72D9" w:rsidTr="001C72D9">
        <w:tc>
          <w:tcPr>
            <w:tcW w:w="817" w:type="dxa"/>
          </w:tcPr>
          <w:p w:rsidR="00F429FF" w:rsidRPr="001C72D9" w:rsidRDefault="00F429FF" w:rsidP="001C72D9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5103" w:type="dxa"/>
          </w:tcPr>
          <w:p w:rsidR="00F429FF" w:rsidRPr="001C72D9" w:rsidRDefault="00F429FF" w:rsidP="001C72D9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8930" w:type="dxa"/>
          </w:tcPr>
          <w:p w:rsidR="00F429FF" w:rsidRPr="001C72D9" w:rsidRDefault="00F429FF" w:rsidP="001C72D9">
            <w:pPr>
              <w:pStyle w:val="Style5"/>
              <w:widowControl/>
              <w:ind w:right="175"/>
              <w:jc w:val="left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i/>
                <w:sz w:val="22"/>
                <w:szCs w:val="22"/>
              </w:rPr>
              <w:t>Официальный сайт органа</w:t>
            </w:r>
          </w:p>
        </w:tc>
      </w:tr>
    </w:tbl>
    <w:p w:rsidR="00F429FF" w:rsidRPr="0091352F" w:rsidRDefault="00F429FF" w:rsidP="00F02718">
      <w:pPr>
        <w:pStyle w:val="Style2"/>
        <w:widowControl/>
        <w:tabs>
          <w:tab w:val="left" w:pos="3240"/>
        </w:tabs>
        <w:spacing w:line="240" w:lineRule="auto"/>
        <w:rPr>
          <w:sz w:val="22"/>
          <w:szCs w:val="18"/>
        </w:rPr>
      </w:pPr>
    </w:p>
    <w:p w:rsidR="00F429FF" w:rsidRPr="006C12C2" w:rsidRDefault="00F429FF" w:rsidP="00CF45EC">
      <w:pPr>
        <w:pStyle w:val="Style2"/>
        <w:widowControl/>
        <w:tabs>
          <w:tab w:val="left" w:pos="3240"/>
        </w:tabs>
        <w:spacing w:line="240" w:lineRule="auto"/>
        <w:rPr>
          <w:sz w:val="20"/>
          <w:szCs w:val="20"/>
        </w:rPr>
      </w:pPr>
      <w:r w:rsidRPr="006C12C2">
        <w:rPr>
          <w:sz w:val="20"/>
          <w:szCs w:val="20"/>
        </w:rPr>
        <w:t>Раздел 2. «Общие сведения о «подуслугах»</w:t>
      </w:r>
    </w:p>
    <w:p w:rsidR="00F429FF" w:rsidRPr="0091352F" w:rsidRDefault="00F429FF" w:rsidP="00F02718"/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1984"/>
        <w:gridCol w:w="850"/>
        <w:gridCol w:w="709"/>
        <w:gridCol w:w="2268"/>
        <w:gridCol w:w="992"/>
        <w:gridCol w:w="992"/>
        <w:gridCol w:w="992"/>
        <w:gridCol w:w="851"/>
        <w:gridCol w:w="850"/>
        <w:gridCol w:w="708"/>
        <w:gridCol w:w="1560"/>
        <w:gridCol w:w="1560"/>
      </w:tblGrid>
      <w:tr w:rsidR="00F429FF" w:rsidRPr="001C72D9" w:rsidTr="00717B34">
        <w:trPr>
          <w:cantSplit/>
        </w:trPr>
        <w:tc>
          <w:tcPr>
            <w:tcW w:w="534" w:type="dxa"/>
            <w:vMerge w:val="restart"/>
          </w:tcPr>
          <w:p w:rsidR="00F429FF" w:rsidRPr="001C72D9" w:rsidRDefault="00F429FF" w:rsidP="0017586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984" w:type="dxa"/>
            <w:vMerge w:val="restart"/>
          </w:tcPr>
          <w:p w:rsidR="00F429FF" w:rsidRPr="001C72D9" w:rsidRDefault="00F429FF" w:rsidP="0017586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Наименование «подуслуги»</w:t>
            </w:r>
          </w:p>
        </w:tc>
        <w:tc>
          <w:tcPr>
            <w:tcW w:w="1559" w:type="dxa"/>
            <w:gridSpan w:val="2"/>
            <w:vAlign w:val="center"/>
          </w:tcPr>
          <w:p w:rsidR="00F429FF" w:rsidRPr="001C72D9" w:rsidRDefault="00F429FF" w:rsidP="0017586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1C72D9">
              <w:rPr>
                <w:rStyle w:val="FontStyle23"/>
                <w:sz w:val="20"/>
                <w:szCs w:val="20"/>
              </w:rPr>
              <w:t>Срок предоставления в зависимости от условий</w:t>
            </w:r>
          </w:p>
        </w:tc>
        <w:tc>
          <w:tcPr>
            <w:tcW w:w="2268" w:type="dxa"/>
            <w:vMerge w:val="restart"/>
            <w:vAlign w:val="center"/>
          </w:tcPr>
          <w:p w:rsidR="00F429FF" w:rsidRPr="001C72D9" w:rsidRDefault="00F429FF" w:rsidP="0017586F">
            <w:pPr>
              <w:pStyle w:val="Style12"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1C72D9">
              <w:rPr>
                <w:rStyle w:val="FontStyle23"/>
                <w:sz w:val="20"/>
                <w:szCs w:val="20"/>
              </w:rPr>
              <w:t>Основания отказа в приеме документов</w:t>
            </w:r>
          </w:p>
        </w:tc>
        <w:tc>
          <w:tcPr>
            <w:tcW w:w="992" w:type="dxa"/>
            <w:vMerge w:val="restart"/>
            <w:vAlign w:val="center"/>
          </w:tcPr>
          <w:p w:rsidR="00F429FF" w:rsidRPr="001C72D9" w:rsidRDefault="00F429FF" w:rsidP="0017586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1C72D9">
              <w:rPr>
                <w:rStyle w:val="FontStyle23"/>
                <w:sz w:val="20"/>
                <w:szCs w:val="20"/>
              </w:rPr>
              <w:t>Основания отказа в предоставлении «подуслуги»</w:t>
            </w:r>
          </w:p>
        </w:tc>
        <w:tc>
          <w:tcPr>
            <w:tcW w:w="992" w:type="dxa"/>
            <w:vMerge w:val="restart"/>
            <w:vAlign w:val="center"/>
          </w:tcPr>
          <w:p w:rsidR="00F429FF" w:rsidRPr="001C72D9" w:rsidRDefault="00F429FF" w:rsidP="0017586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1C72D9">
              <w:rPr>
                <w:rStyle w:val="FontStyle23"/>
                <w:sz w:val="20"/>
                <w:szCs w:val="20"/>
              </w:rPr>
              <w:t>Основания приостановления предоставления «подуслуги»</w:t>
            </w:r>
          </w:p>
        </w:tc>
        <w:tc>
          <w:tcPr>
            <w:tcW w:w="992" w:type="dxa"/>
            <w:vMerge w:val="restart"/>
            <w:vAlign w:val="center"/>
          </w:tcPr>
          <w:p w:rsidR="00F429FF" w:rsidRPr="001C72D9" w:rsidRDefault="00F429FF" w:rsidP="0017586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1C72D9">
              <w:rPr>
                <w:rStyle w:val="FontStyle23"/>
                <w:sz w:val="20"/>
                <w:szCs w:val="20"/>
              </w:rPr>
              <w:t>Срок приостановления предоставления «подуслуги»</w:t>
            </w:r>
          </w:p>
        </w:tc>
        <w:tc>
          <w:tcPr>
            <w:tcW w:w="2409" w:type="dxa"/>
            <w:gridSpan w:val="3"/>
            <w:vAlign w:val="center"/>
          </w:tcPr>
          <w:p w:rsidR="00F429FF" w:rsidRPr="001C72D9" w:rsidRDefault="00F429FF" w:rsidP="0017586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1C72D9">
              <w:rPr>
                <w:rStyle w:val="FontStyle23"/>
                <w:sz w:val="20"/>
                <w:szCs w:val="20"/>
              </w:rPr>
              <w:t>Плата за предоставление «подуслуги»</w:t>
            </w:r>
          </w:p>
        </w:tc>
        <w:tc>
          <w:tcPr>
            <w:tcW w:w="1560" w:type="dxa"/>
            <w:vMerge w:val="restart"/>
            <w:vAlign w:val="center"/>
          </w:tcPr>
          <w:p w:rsidR="00F429FF" w:rsidRPr="001C72D9" w:rsidRDefault="00F429FF" w:rsidP="0017586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1C72D9">
              <w:rPr>
                <w:rStyle w:val="FontStyle23"/>
                <w:sz w:val="20"/>
                <w:szCs w:val="20"/>
              </w:rPr>
              <w:t>Способ обращения за получением «подуслуги»</w:t>
            </w:r>
          </w:p>
        </w:tc>
        <w:tc>
          <w:tcPr>
            <w:tcW w:w="1560" w:type="dxa"/>
            <w:vMerge w:val="restart"/>
            <w:vAlign w:val="center"/>
          </w:tcPr>
          <w:p w:rsidR="00F429FF" w:rsidRPr="001C72D9" w:rsidRDefault="00F429FF" w:rsidP="0017586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1C72D9">
              <w:rPr>
                <w:rStyle w:val="FontStyle23"/>
                <w:sz w:val="20"/>
                <w:szCs w:val="20"/>
              </w:rPr>
              <w:t>Способ получения результата «подуслуги»</w:t>
            </w:r>
          </w:p>
        </w:tc>
      </w:tr>
      <w:tr w:rsidR="00F429FF" w:rsidRPr="001C72D9" w:rsidTr="00717B34">
        <w:trPr>
          <w:cantSplit/>
        </w:trPr>
        <w:tc>
          <w:tcPr>
            <w:tcW w:w="534" w:type="dxa"/>
            <w:vMerge/>
          </w:tcPr>
          <w:p w:rsidR="00F429FF" w:rsidRPr="001C72D9" w:rsidRDefault="00F429FF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429FF" w:rsidRPr="001C72D9" w:rsidRDefault="00F429FF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F429FF" w:rsidRPr="001C72D9" w:rsidRDefault="00F429FF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при подаче заявления по месту</w:t>
            </w:r>
          </w:p>
          <w:p w:rsidR="00F429FF" w:rsidRPr="001C72D9" w:rsidRDefault="00F429FF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жительства (месту</w:t>
            </w:r>
          </w:p>
          <w:p w:rsidR="00F429FF" w:rsidRPr="001C72D9" w:rsidRDefault="00F429FF" w:rsidP="0017586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1C72D9">
              <w:rPr>
                <w:rStyle w:val="FontStyle23"/>
                <w:sz w:val="20"/>
                <w:szCs w:val="20"/>
              </w:rPr>
              <w:t>нахождения юр. лица)</w:t>
            </w:r>
          </w:p>
        </w:tc>
        <w:tc>
          <w:tcPr>
            <w:tcW w:w="709" w:type="dxa"/>
            <w:vAlign w:val="center"/>
          </w:tcPr>
          <w:p w:rsidR="00F429FF" w:rsidRPr="001C72D9" w:rsidRDefault="00F429FF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при подаче заявления</w:t>
            </w:r>
          </w:p>
          <w:p w:rsidR="00F429FF" w:rsidRPr="001C72D9" w:rsidRDefault="00F429FF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не по месту</w:t>
            </w:r>
          </w:p>
          <w:p w:rsidR="00F429FF" w:rsidRPr="001C72D9" w:rsidRDefault="00F429FF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жительства (по месту</w:t>
            </w:r>
          </w:p>
          <w:p w:rsidR="00F429FF" w:rsidRPr="001C72D9" w:rsidRDefault="00F429FF" w:rsidP="0017586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1C72D9">
              <w:rPr>
                <w:rStyle w:val="FontStyle23"/>
                <w:sz w:val="20"/>
                <w:szCs w:val="20"/>
              </w:rPr>
              <w:t>обращения)</w:t>
            </w:r>
          </w:p>
        </w:tc>
        <w:tc>
          <w:tcPr>
            <w:tcW w:w="2268" w:type="dxa"/>
            <w:vMerge/>
            <w:vAlign w:val="center"/>
          </w:tcPr>
          <w:p w:rsidR="00F429FF" w:rsidRPr="001C72D9" w:rsidRDefault="00F429FF" w:rsidP="0017586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vAlign w:val="center"/>
          </w:tcPr>
          <w:p w:rsidR="00F429FF" w:rsidRPr="001C72D9" w:rsidRDefault="00F429FF" w:rsidP="0017586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vAlign w:val="center"/>
          </w:tcPr>
          <w:p w:rsidR="00F429FF" w:rsidRPr="001C72D9" w:rsidRDefault="00F429FF" w:rsidP="0017586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vAlign w:val="center"/>
          </w:tcPr>
          <w:p w:rsidR="00F429FF" w:rsidRPr="001C72D9" w:rsidRDefault="00F429FF" w:rsidP="0017586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F429FF" w:rsidRPr="001C72D9" w:rsidRDefault="00F429FF" w:rsidP="0017586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1C72D9">
              <w:rPr>
                <w:rStyle w:val="FontStyle23"/>
                <w:sz w:val="20"/>
                <w:szCs w:val="20"/>
              </w:rPr>
              <w:t>наличие платы (государственной пошлины)</w:t>
            </w:r>
          </w:p>
        </w:tc>
        <w:tc>
          <w:tcPr>
            <w:tcW w:w="850" w:type="dxa"/>
            <w:vAlign w:val="center"/>
          </w:tcPr>
          <w:p w:rsidR="00F429FF" w:rsidRPr="001C72D9" w:rsidRDefault="00F429FF" w:rsidP="0017586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1C72D9">
              <w:rPr>
                <w:rStyle w:val="FontStyle23"/>
                <w:sz w:val="20"/>
                <w:szCs w:val="20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708" w:type="dxa"/>
            <w:vAlign w:val="center"/>
          </w:tcPr>
          <w:p w:rsidR="00F429FF" w:rsidRPr="001C72D9" w:rsidRDefault="00F429FF" w:rsidP="0017586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1C72D9">
              <w:rPr>
                <w:rStyle w:val="FontStyle23"/>
                <w:sz w:val="20"/>
                <w:szCs w:val="20"/>
              </w:rPr>
              <w:t>КБК для взимания платы (государственной пошлины), в том числе через МФЦ</w:t>
            </w:r>
          </w:p>
        </w:tc>
        <w:tc>
          <w:tcPr>
            <w:tcW w:w="1560" w:type="dxa"/>
            <w:vMerge/>
            <w:vAlign w:val="center"/>
          </w:tcPr>
          <w:p w:rsidR="00F429FF" w:rsidRPr="001C72D9" w:rsidRDefault="00F429FF" w:rsidP="0017586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vMerge/>
            <w:vAlign w:val="center"/>
          </w:tcPr>
          <w:p w:rsidR="00F429FF" w:rsidRPr="001C72D9" w:rsidRDefault="00F429FF" w:rsidP="0017586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</w:tr>
      <w:tr w:rsidR="00F429FF" w:rsidRPr="001C72D9" w:rsidTr="00717B34">
        <w:trPr>
          <w:cantSplit/>
        </w:trPr>
        <w:tc>
          <w:tcPr>
            <w:tcW w:w="534" w:type="dxa"/>
          </w:tcPr>
          <w:p w:rsidR="00F429FF" w:rsidRPr="001C72D9" w:rsidRDefault="00F429FF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984" w:type="dxa"/>
          </w:tcPr>
          <w:p w:rsidR="00F429FF" w:rsidRPr="001C72D9" w:rsidRDefault="00F429FF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F429FF" w:rsidRPr="001C72D9" w:rsidRDefault="00F429FF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F429FF" w:rsidRPr="001C72D9" w:rsidRDefault="00F429FF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center"/>
          </w:tcPr>
          <w:p w:rsidR="00F429FF" w:rsidRPr="001C72D9" w:rsidRDefault="00F429FF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:rsidR="00F429FF" w:rsidRPr="001C72D9" w:rsidRDefault="00F429FF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992" w:type="dxa"/>
            <w:vAlign w:val="center"/>
          </w:tcPr>
          <w:p w:rsidR="00F429FF" w:rsidRPr="001C72D9" w:rsidRDefault="00F429FF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992" w:type="dxa"/>
            <w:vAlign w:val="center"/>
          </w:tcPr>
          <w:p w:rsidR="00F429FF" w:rsidRPr="001C72D9" w:rsidRDefault="00F429FF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851" w:type="dxa"/>
            <w:vAlign w:val="center"/>
          </w:tcPr>
          <w:p w:rsidR="00F429FF" w:rsidRPr="001C72D9" w:rsidRDefault="00F429FF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9</w:t>
            </w:r>
          </w:p>
        </w:tc>
        <w:tc>
          <w:tcPr>
            <w:tcW w:w="850" w:type="dxa"/>
            <w:vAlign w:val="center"/>
          </w:tcPr>
          <w:p w:rsidR="00F429FF" w:rsidRPr="001C72D9" w:rsidRDefault="00F429FF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10</w:t>
            </w:r>
          </w:p>
        </w:tc>
        <w:tc>
          <w:tcPr>
            <w:tcW w:w="708" w:type="dxa"/>
            <w:vAlign w:val="center"/>
          </w:tcPr>
          <w:p w:rsidR="00F429FF" w:rsidRPr="001C72D9" w:rsidRDefault="00F429FF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11</w:t>
            </w:r>
          </w:p>
        </w:tc>
        <w:tc>
          <w:tcPr>
            <w:tcW w:w="1560" w:type="dxa"/>
            <w:vAlign w:val="center"/>
          </w:tcPr>
          <w:p w:rsidR="00F429FF" w:rsidRPr="001C72D9" w:rsidRDefault="00F429FF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10</w:t>
            </w:r>
          </w:p>
        </w:tc>
        <w:tc>
          <w:tcPr>
            <w:tcW w:w="1560" w:type="dxa"/>
            <w:vAlign w:val="center"/>
          </w:tcPr>
          <w:p w:rsidR="00F429FF" w:rsidRPr="001C72D9" w:rsidRDefault="00F429FF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11</w:t>
            </w:r>
          </w:p>
        </w:tc>
      </w:tr>
      <w:tr w:rsidR="00F429FF" w:rsidRPr="001C72D9" w:rsidTr="00717B34">
        <w:trPr>
          <w:cantSplit/>
          <w:trHeight w:val="407"/>
        </w:trPr>
        <w:tc>
          <w:tcPr>
            <w:tcW w:w="14850" w:type="dxa"/>
            <w:gridSpan w:val="13"/>
          </w:tcPr>
          <w:p w:rsidR="00F429FF" w:rsidRPr="001C72D9" w:rsidRDefault="00F429FF" w:rsidP="0017586F">
            <w:pPr>
              <w:pStyle w:val="Style2"/>
              <w:spacing w:line="240" w:lineRule="auto"/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20"/>
                <w:szCs w:val="20"/>
              </w:rPr>
            </w:pPr>
            <w:r w:rsidRPr="001C72D9"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20"/>
                <w:szCs w:val="20"/>
              </w:rPr>
              <w:t>Подуслуга № 1</w:t>
            </w:r>
          </w:p>
          <w:p w:rsidR="00F429FF" w:rsidRPr="001C72D9" w:rsidRDefault="00F429FF" w:rsidP="0017586F">
            <w:pPr>
              <w:pStyle w:val="Style2"/>
              <w:spacing w:line="240" w:lineRule="auto"/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20"/>
                <w:szCs w:val="20"/>
              </w:rPr>
            </w:pPr>
            <w:r w:rsidRPr="001C72D9"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20"/>
                <w:szCs w:val="20"/>
              </w:rPr>
              <w:t>Подуслуга № 2</w:t>
            </w:r>
          </w:p>
        </w:tc>
      </w:tr>
      <w:tr w:rsidR="00F429FF" w:rsidRPr="001C72D9" w:rsidTr="00C87337">
        <w:trPr>
          <w:cantSplit/>
          <w:trHeight w:val="1086"/>
        </w:trPr>
        <w:tc>
          <w:tcPr>
            <w:tcW w:w="534" w:type="dxa"/>
          </w:tcPr>
          <w:p w:rsidR="00F429FF" w:rsidRPr="001C72D9" w:rsidRDefault="00F429FF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1.</w:t>
            </w:r>
          </w:p>
        </w:tc>
        <w:tc>
          <w:tcPr>
            <w:tcW w:w="1984" w:type="dxa"/>
          </w:tcPr>
          <w:p w:rsidR="00F429FF" w:rsidRPr="001C72D9" w:rsidRDefault="00F429FF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C87337">
            <w:pPr>
              <w:pStyle w:val="Style2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0"/>
                <w:sz w:val="20"/>
                <w:szCs w:val="20"/>
              </w:rPr>
              <w:t xml:space="preserve">Перевод жилого помещения в нежилое помещение 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45 календарных  дней со дня регистрации заявления  в органе местного самоуправления (далее – Администрация)</w:t>
            </w:r>
          </w:p>
        </w:tc>
        <w:tc>
          <w:tcPr>
            <w:tcW w:w="2268" w:type="dxa"/>
            <w:vMerge w:val="restart"/>
            <w:vAlign w:val="center"/>
          </w:tcPr>
          <w:p w:rsidR="00F429FF" w:rsidRPr="001C72D9" w:rsidRDefault="00F429FF" w:rsidP="00364D28">
            <w:pPr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F429FF" w:rsidRPr="001C72D9" w:rsidRDefault="00F429FF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F429FF" w:rsidRPr="001C72D9" w:rsidRDefault="00F429FF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НЕТ</w:t>
            </w:r>
          </w:p>
        </w:tc>
        <w:tc>
          <w:tcPr>
            <w:tcW w:w="992" w:type="dxa"/>
            <w:vMerge w:val="restart"/>
            <w:vAlign w:val="center"/>
          </w:tcPr>
          <w:p w:rsidR="00F429FF" w:rsidRPr="001C72D9" w:rsidRDefault="00F429FF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851" w:type="dxa"/>
            <w:vMerge w:val="restart"/>
            <w:vAlign w:val="center"/>
          </w:tcPr>
          <w:p w:rsidR="00F429FF" w:rsidRPr="001C72D9" w:rsidRDefault="00F429FF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НЕТ</w:t>
            </w:r>
          </w:p>
        </w:tc>
        <w:tc>
          <w:tcPr>
            <w:tcW w:w="850" w:type="dxa"/>
            <w:vMerge w:val="restart"/>
            <w:vAlign w:val="center"/>
          </w:tcPr>
          <w:p w:rsidR="00F429FF" w:rsidRPr="001C72D9" w:rsidRDefault="00F429FF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708" w:type="dxa"/>
            <w:vMerge w:val="restart"/>
            <w:vAlign w:val="center"/>
          </w:tcPr>
          <w:p w:rsidR="00F429FF" w:rsidRPr="001C72D9" w:rsidRDefault="00F429FF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560" w:type="dxa"/>
            <w:vMerge w:val="restart"/>
            <w:vAlign w:val="center"/>
          </w:tcPr>
          <w:p w:rsidR="00F429FF" w:rsidRPr="001C72D9" w:rsidRDefault="00F429FF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Личное обращение в Администрацию, личное обращение в МФЦ, в электронной форме, почтовая связь</w:t>
            </w:r>
          </w:p>
        </w:tc>
        <w:tc>
          <w:tcPr>
            <w:tcW w:w="1560" w:type="dxa"/>
            <w:vMerge w:val="restart"/>
            <w:vAlign w:val="center"/>
          </w:tcPr>
          <w:p w:rsidR="00F429FF" w:rsidRPr="001C72D9" w:rsidRDefault="00F429FF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Личное обращение в Администрацию, личное обращение в МФЦ, в электронной форме, почтовая связь</w:t>
            </w:r>
          </w:p>
        </w:tc>
      </w:tr>
      <w:tr w:rsidR="00F429FF" w:rsidRPr="001C72D9" w:rsidTr="00717B34">
        <w:trPr>
          <w:cantSplit/>
          <w:trHeight w:val="1507"/>
        </w:trPr>
        <w:tc>
          <w:tcPr>
            <w:tcW w:w="534" w:type="dxa"/>
          </w:tcPr>
          <w:p w:rsidR="00F429FF" w:rsidRPr="001C72D9" w:rsidRDefault="00F429FF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984" w:type="dxa"/>
          </w:tcPr>
          <w:p w:rsidR="00F429FF" w:rsidRPr="001C72D9" w:rsidRDefault="00F429FF" w:rsidP="00C87337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C87337">
            <w:pPr>
              <w:pStyle w:val="Style2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0"/>
                <w:sz w:val="20"/>
                <w:szCs w:val="20"/>
              </w:rPr>
              <w:t>Перевод нежилого</w:t>
            </w:r>
            <w:r w:rsidRPr="001C72D9">
              <w:rPr>
                <w:sz w:val="20"/>
                <w:szCs w:val="20"/>
              </w:rPr>
              <w:t xml:space="preserve"> помещения в жилое помещение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F429FF" w:rsidRPr="001C72D9" w:rsidRDefault="00F429FF" w:rsidP="00364D28">
            <w:pPr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F429FF" w:rsidRPr="001C72D9" w:rsidRDefault="00F429FF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F429FF" w:rsidRPr="001C72D9" w:rsidRDefault="00F429FF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F429FF" w:rsidRPr="001C72D9" w:rsidRDefault="00F429FF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F429FF" w:rsidRPr="001C72D9" w:rsidRDefault="00F429FF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F429FF" w:rsidRPr="001C72D9" w:rsidRDefault="00F429FF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:rsidR="00F429FF" w:rsidRPr="001C72D9" w:rsidRDefault="00F429FF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F429FF" w:rsidRPr="001C72D9" w:rsidRDefault="00F429FF" w:rsidP="0017586F">
            <w:pPr>
              <w:pStyle w:val="Style11"/>
              <w:widowControl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F429FF" w:rsidRPr="001C72D9" w:rsidRDefault="00F429FF" w:rsidP="0017586F">
            <w:pPr>
              <w:pStyle w:val="Style11"/>
              <w:widowControl/>
              <w:spacing w:line="240" w:lineRule="auto"/>
              <w:rPr>
                <w:sz w:val="20"/>
                <w:szCs w:val="20"/>
              </w:rPr>
            </w:pPr>
          </w:p>
        </w:tc>
      </w:tr>
    </w:tbl>
    <w:p w:rsidR="00F429FF" w:rsidRPr="006C12C2" w:rsidRDefault="00F429FF" w:rsidP="00F02718">
      <w:pPr>
        <w:pStyle w:val="Style2"/>
        <w:widowControl/>
        <w:spacing w:line="240" w:lineRule="auto"/>
        <w:rPr>
          <w:rStyle w:val="FontStyle24"/>
          <w:rFonts w:ascii="Times New Roman" w:hAnsi="Times New Roman" w:cs="Times New Roman"/>
          <w:spacing w:val="-10"/>
          <w:position w:val="-4"/>
          <w:sz w:val="20"/>
          <w:szCs w:val="20"/>
          <w:lang w:eastAsia="en-US"/>
        </w:rPr>
      </w:pPr>
    </w:p>
    <w:p w:rsidR="00F429FF" w:rsidRDefault="00F429FF" w:rsidP="008847EE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6C12C2">
        <w:rPr>
          <w:rStyle w:val="FontStyle20"/>
          <w:sz w:val="20"/>
          <w:szCs w:val="20"/>
        </w:rPr>
        <w:t>Раздел 3. «Сведения о заявителях «подуслуги»</w:t>
      </w:r>
    </w:p>
    <w:p w:rsidR="00F429FF" w:rsidRPr="006C12C2" w:rsidRDefault="00F429FF" w:rsidP="008847EE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tbl>
      <w:tblPr>
        <w:tblpPr w:leftFromText="180" w:rightFromText="180" w:vertAnchor="text" w:horzAnchor="margin" w:tblpY="83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373"/>
        <w:gridCol w:w="2271"/>
        <w:gridCol w:w="2499"/>
        <w:gridCol w:w="4536"/>
        <w:gridCol w:w="1276"/>
        <w:gridCol w:w="1276"/>
        <w:gridCol w:w="1417"/>
        <w:gridCol w:w="1418"/>
      </w:tblGrid>
      <w:tr w:rsidR="00F429FF" w:rsidRPr="001C72D9" w:rsidTr="00590A0C">
        <w:trPr>
          <w:trHeight w:val="1921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Категории лиц, имеющих право на получение «подуслуги»</w:t>
            </w:r>
          </w:p>
        </w:tc>
        <w:tc>
          <w:tcPr>
            <w:tcW w:w="2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Документ, подтверждающий правомочие заявителя</w:t>
            </w: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соответствующей категории на получение «подуслуги»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Установленные требования к документу, подтверждающему правомочие заявителя соответствующей категории на получение «подуслуги»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Наличие возможности подачи заявления на предоставление</w:t>
            </w: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«подуслуги» представителями заявителя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Исчерпывающий перечень лиц,</w:t>
            </w: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имеющих право на подачу заявления от имени заявителя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F429FF" w:rsidRPr="001C72D9" w:rsidTr="00590A0C">
        <w:trPr>
          <w:trHeight w:val="198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2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8</w:t>
            </w:r>
          </w:p>
        </w:tc>
      </w:tr>
      <w:tr w:rsidR="00F429FF" w:rsidRPr="001C72D9" w:rsidTr="001D1741">
        <w:trPr>
          <w:trHeight w:val="198"/>
        </w:trPr>
        <w:tc>
          <w:tcPr>
            <w:tcW w:w="1506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1"/>
              <w:widowControl/>
              <w:spacing w:line="240" w:lineRule="auto"/>
              <w:ind w:left="720"/>
              <w:rPr>
                <w:rStyle w:val="FontStyle23"/>
                <w:b/>
                <w:sz w:val="20"/>
                <w:szCs w:val="20"/>
              </w:rPr>
            </w:pPr>
            <w:r w:rsidRPr="001C72D9">
              <w:rPr>
                <w:rStyle w:val="FontStyle23"/>
                <w:b/>
                <w:sz w:val="20"/>
                <w:szCs w:val="20"/>
              </w:rPr>
              <w:t>Подуслуга № 1</w:t>
            </w: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ind w:left="720"/>
              <w:rPr>
                <w:rStyle w:val="FontStyle23"/>
                <w:b/>
                <w:sz w:val="20"/>
                <w:szCs w:val="20"/>
              </w:rPr>
            </w:pPr>
            <w:r w:rsidRPr="001C72D9">
              <w:rPr>
                <w:rStyle w:val="FontStyle23"/>
                <w:b/>
                <w:sz w:val="20"/>
                <w:szCs w:val="20"/>
              </w:rPr>
              <w:t>Подуслуга № 2</w:t>
            </w:r>
          </w:p>
        </w:tc>
      </w:tr>
      <w:tr w:rsidR="00F429FF" w:rsidRPr="001C72D9" w:rsidTr="00590A0C">
        <w:trPr>
          <w:trHeight w:val="198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Заявителем является собственник соответствующего помещения или уполномоченное им лицо</w:t>
            </w: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Физические лица</w:t>
            </w: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Юридические лица</w:t>
            </w:r>
          </w:p>
        </w:tc>
        <w:tc>
          <w:tcPr>
            <w:tcW w:w="2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1. Документ, удостоверяющий личность заявителя или представителя заявителя:</w:t>
            </w: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1. Паспорт гражданина Российской Федерации</w:t>
            </w: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</w:t>
            </w: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3.</w:t>
            </w:r>
            <w:r w:rsidRPr="001C72D9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F429FF" w:rsidRPr="0091352F" w:rsidRDefault="00F429FF" w:rsidP="00202922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1C72D9">
              <w:rPr>
                <w:rStyle w:val="FontStyle23"/>
                <w:sz w:val="20"/>
                <w:szCs w:val="20"/>
              </w:rPr>
              <w:t>5. Д</w:t>
            </w:r>
            <w:r w:rsidRPr="0091352F">
              <w:rPr>
                <w:sz w:val="20"/>
                <w:szCs w:val="20"/>
                <w:lang w:eastAsia="en-US"/>
              </w:rPr>
              <w:t>окумент, удостоверяющий личность иностранного гражданина</w:t>
            </w: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 xml:space="preserve">6. </w:t>
            </w:r>
            <w:r w:rsidRPr="001C72D9">
              <w:rPr>
                <w:bCs/>
                <w:sz w:val="20"/>
                <w:szCs w:val="20"/>
              </w:rPr>
              <w:t xml:space="preserve">Разрешение на временное проживание </w:t>
            </w:r>
          </w:p>
          <w:p w:rsidR="00F429FF" w:rsidRPr="0091352F" w:rsidRDefault="00F429FF" w:rsidP="00202922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1C72D9">
              <w:rPr>
                <w:sz w:val="20"/>
                <w:szCs w:val="20"/>
              </w:rPr>
              <w:t xml:space="preserve">7. Удостоверение личности военнослужащего </w:t>
            </w:r>
            <w:r w:rsidRPr="0091352F">
              <w:rPr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Документ, удостоверяющий личность заявителя</w:t>
            </w: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1.  Документ, удостоверяющий личность заявителя:</w:t>
            </w: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1. Паспорт гражданина Российской Федерации</w:t>
            </w: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</w:t>
            </w: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3.</w:t>
            </w:r>
            <w:r w:rsidRPr="001C72D9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F429FF" w:rsidRPr="0091352F" w:rsidRDefault="00F429FF" w:rsidP="00202922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1C72D9">
              <w:rPr>
                <w:rStyle w:val="FontStyle23"/>
                <w:sz w:val="20"/>
                <w:szCs w:val="20"/>
              </w:rPr>
              <w:t>5. Д</w:t>
            </w:r>
            <w:r w:rsidRPr="0091352F">
              <w:rPr>
                <w:sz w:val="20"/>
                <w:szCs w:val="20"/>
                <w:lang w:eastAsia="en-US"/>
              </w:rPr>
              <w:t>окумент, удостоверяющий личность иностранного гражданина</w:t>
            </w: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 xml:space="preserve">6. </w:t>
            </w:r>
            <w:r w:rsidRPr="001C72D9">
              <w:rPr>
                <w:bCs/>
                <w:sz w:val="20"/>
                <w:szCs w:val="20"/>
              </w:rPr>
              <w:t xml:space="preserve">Разрешение на временное проживание </w:t>
            </w:r>
          </w:p>
          <w:p w:rsidR="00F429FF" w:rsidRPr="0091352F" w:rsidRDefault="00F429FF" w:rsidP="00202922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1C72D9">
              <w:rPr>
                <w:sz w:val="20"/>
                <w:szCs w:val="20"/>
              </w:rPr>
              <w:t xml:space="preserve">7. Удостоверение личности военнослужащего </w:t>
            </w:r>
            <w:r w:rsidRPr="0091352F">
              <w:rPr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Решение (приказ) о назначении или об избрании физического лица на должность</w:t>
            </w: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F429FF" w:rsidRPr="0091352F" w:rsidRDefault="00F429FF" w:rsidP="00202922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1C72D9">
              <w:rPr>
                <w:rStyle w:val="FontStyle23"/>
                <w:sz w:val="20"/>
                <w:szCs w:val="20"/>
              </w:rPr>
              <w:t xml:space="preserve">3. </w:t>
            </w:r>
            <w:r w:rsidRPr="001C72D9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91352F">
              <w:rPr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F429FF" w:rsidRPr="0091352F" w:rsidRDefault="00F429FF" w:rsidP="00202922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91352F">
              <w:rPr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F429FF" w:rsidRPr="0091352F" w:rsidRDefault="00F429FF" w:rsidP="00202922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91352F">
              <w:rPr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F429FF" w:rsidRPr="0091352F" w:rsidRDefault="00F429FF" w:rsidP="00202922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91352F">
              <w:rPr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F429FF" w:rsidRPr="0091352F" w:rsidRDefault="00F429FF" w:rsidP="00202922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1C72D9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91352F">
              <w:rPr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F429FF" w:rsidRPr="0091352F" w:rsidRDefault="00F429FF" w:rsidP="00202922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1C72D9">
              <w:rPr>
                <w:rStyle w:val="FontStyle23"/>
                <w:sz w:val="20"/>
                <w:szCs w:val="20"/>
              </w:rPr>
              <w:t xml:space="preserve">6. </w:t>
            </w:r>
            <w:r w:rsidRPr="001C72D9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91352F">
              <w:rPr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F429FF" w:rsidRPr="0091352F" w:rsidRDefault="00F429FF" w:rsidP="00202922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1C72D9">
              <w:rPr>
                <w:rStyle w:val="FontStyle23"/>
                <w:sz w:val="20"/>
                <w:szCs w:val="20"/>
              </w:rPr>
              <w:t xml:space="preserve">7. </w:t>
            </w:r>
            <w:r w:rsidRPr="001C72D9">
              <w:rPr>
                <w:sz w:val="20"/>
                <w:szCs w:val="20"/>
              </w:rPr>
              <w:t>Удостоверение личности военнослужащего</w:t>
            </w:r>
            <w:r w:rsidRPr="0091352F">
              <w:rPr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языке.</w:t>
            </w: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  <w:p w:rsidR="00F429FF" w:rsidRPr="001C72D9" w:rsidRDefault="00F429FF" w:rsidP="00202922">
            <w:pPr>
              <w:rPr>
                <w:sz w:val="20"/>
                <w:szCs w:val="20"/>
              </w:rPr>
            </w:pPr>
          </w:p>
          <w:p w:rsidR="00F429FF" w:rsidRPr="001C72D9" w:rsidRDefault="00F429FF" w:rsidP="00202922">
            <w:pPr>
              <w:rPr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F429FF" w:rsidRPr="0091352F" w:rsidRDefault="00F429FF" w:rsidP="00202922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1C72D9">
              <w:rPr>
                <w:rStyle w:val="FontStyle23"/>
                <w:sz w:val="20"/>
                <w:szCs w:val="20"/>
              </w:rPr>
              <w:t xml:space="preserve">3. </w:t>
            </w:r>
            <w:r w:rsidRPr="001C72D9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91352F">
              <w:rPr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F429FF" w:rsidRPr="0091352F" w:rsidRDefault="00F429FF" w:rsidP="00202922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91352F">
              <w:rPr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F429FF" w:rsidRPr="0091352F" w:rsidRDefault="00F429FF" w:rsidP="00202922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91352F">
              <w:rPr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F429FF" w:rsidRPr="0091352F" w:rsidRDefault="00F429FF" w:rsidP="00202922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91352F">
              <w:rPr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F429FF" w:rsidRPr="0091352F" w:rsidRDefault="00F429FF" w:rsidP="00202922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1C72D9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91352F">
              <w:rPr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F429FF" w:rsidRPr="0091352F" w:rsidRDefault="00F429FF" w:rsidP="00202922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1C72D9">
              <w:rPr>
                <w:rStyle w:val="FontStyle23"/>
                <w:sz w:val="20"/>
                <w:szCs w:val="20"/>
              </w:rPr>
              <w:t xml:space="preserve">6. </w:t>
            </w:r>
            <w:r w:rsidRPr="001C72D9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91352F">
              <w:rPr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F429FF" w:rsidRPr="0091352F" w:rsidRDefault="00F429FF" w:rsidP="00202922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1C72D9">
              <w:rPr>
                <w:rStyle w:val="FontStyle23"/>
                <w:sz w:val="20"/>
                <w:szCs w:val="20"/>
              </w:rPr>
              <w:t xml:space="preserve">7. </w:t>
            </w:r>
            <w:r w:rsidRPr="001C72D9">
              <w:rPr>
                <w:sz w:val="20"/>
                <w:szCs w:val="20"/>
              </w:rPr>
              <w:t>Удостоверение личности военнослужащего</w:t>
            </w:r>
            <w:r w:rsidRPr="0091352F">
              <w:rPr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языке.</w:t>
            </w: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порчу.</w:t>
            </w: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F429FF" w:rsidRPr="0091352F" w:rsidRDefault="00F429FF" w:rsidP="00202922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Должно содержать: подпись должностного лица, дату составления документа, информацию о праве физического лица действовать без доверенности от имени юридического лица. Должно быть действительным на срок обращения за оказанием услуги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Уполномоченный представитель</w:t>
            </w: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Нотариально удостоверенная доверенность</w:t>
            </w: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Доверенность должна содержать указание на дату ее совершения, быть</w:t>
            </w:r>
            <w:r w:rsidRPr="001C72D9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</w:tr>
    </w:tbl>
    <w:p w:rsidR="00F429FF" w:rsidRPr="0091352F" w:rsidRDefault="00F429FF" w:rsidP="00F02718">
      <w:pPr>
        <w:pStyle w:val="Style2"/>
        <w:rPr>
          <w:lang w:eastAsia="en-US"/>
        </w:rPr>
      </w:pPr>
    </w:p>
    <w:p w:rsidR="00F429FF" w:rsidRPr="006C12C2" w:rsidRDefault="00F429FF" w:rsidP="00F02718">
      <w:pPr>
        <w:pStyle w:val="Style2"/>
        <w:rPr>
          <w:sz w:val="20"/>
          <w:szCs w:val="20"/>
        </w:rPr>
      </w:pPr>
      <w:r w:rsidRPr="006C12C2">
        <w:rPr>
          <w:sz w:val="20"/>
          <w:szCs w:val="20"/>
        </w:rPr>
        <w:t>Раздел 4. «Документы, предоставляемые заявителем для получения «подуслуги»</w:t>
      </w:r>
    </w:p>
    <w:p w:rsidR="00F429FF" w:rsidRPr="0091352F" w:rsidRDefault="00F429FF" w:rsidP="00F02718">
      <w:pPr>
        <w:pStyle w:val="Style2"/>
        <w:widowControl/>
        <w:spacing w:line="240" w:lineRule="auto"/>
        <w:jc w:val="both"/>
        <w:rPr>
          <w:rStyle w:val="FontStyle20"/>
        </w:rPr>
      </w:pPr>
    </w:p>
    <w:tbl>
      <w:tblPr>
        <w:tblpPr w:leftFromText="180" w:rightFromText="180" w:vertAnchor="text" w:tblpY="1"/>
        <w:tblOverlap w:val="never"/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5"/>
        <w:gridCol w:w="1703"/>
        <w:gridCol w:w="3969"/>
        <w:gridCol w:w="1418"/>
        <w:gridCol w:w="141"/>
        <w:gridCol w:w="1843"/>
        <w:gridCol w:w="2977"/>
        <w:gridCol w:w="1276"/>
        <w:gridCol w:w="1134"/>
      </w:tblGrid>
      <w:tr w:rsidR="00F429FF" w:rsidRPr="001C72D9" w:rsidTr="0017586F">
        <w:trPr>
          <w:trHeight w:val="91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FF" w:rsidRPr="001C72D9" w:rsidRDefault="00F429FF" w:rsidP="00202922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Категория документа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Наименования документов, которые предоставляет заявитель для получения «подуслуги»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Условие предоставления документа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Установленные требования к документу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Форма (шаблон) документа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Образец документа/заполнения документа</w:t>
            </w:r>
          </w:p>
        </w:tc>
      </w:tr>
      <w:tr w:rsidR="00F429FF" w:rsidRPr="001C72D9" w:rsidTr="0017586F">
        <w:trPr>
          <w:trHeight w:val="21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8</w:t>
            </w:r>
          </w:p>
        </w:tc>
      </w:tr>
      <w:tr w:rsidR="00F429FF" w:rsidRPr="001C72D9" w:rsidTr="0017586F">
        <w:trPr>
          <w:trHeight w:val="234"/>
        </w:trPr>
        <w:tc>
          <w:tcPr>
            <w:tcW w:w="1502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3"/>
              <w:widowControl/>
              <w:spacing w:line="240" w:lineRule="auto"/>
              <w:ind w:left="720"/>
              <w:jc w:val="center"/>
              <w:rPr>
                <w:rStyle w:val="FontStyle23"/>
                <w:b/>
                <w:sz w:val="20"/>
                <w:szCs w:val="20"/>
              </w:rPr>
            </w:pPr>
            <w:r w:rsidRPr="001C72D9">
              <w:rPr>
                <w:rStyle w:val="FontStyle23"/>
                <w:b/>
                <w:sz w:val="20"/>
                <w:szCs w:val="20"/>
              </w:rPr>
              <w:t>Подуслуга № 1</w:t>
            </w:r>
          </w:p>
        </w:tc>
      </w:tr>
      <w:tr w:rsidR="00F429FF" w:rsidRPr="001C72D9" w:rsidTr="0017586F">
        <w:trPr>
          <w:trHeight w:val="2203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1.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Заявление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Заявление о переводе жилого помещения в нежилое помещение.</w:t>
            </w:r>
          </w:p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1</w:t>
            </w:r>
          </w:p>
          <w:p w:rsidR="00F429FF" w:rsidRPr="001C72D9" w:rsidRDefault="00F429FF" w:rsidP="00C87337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оригинал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Обязательный документ</w:t>
            </w:r>
          </w:p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E4673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 xml:space="preserve">В </w:t>
            </w:r>
            <w:hyperlink w:anchor="Par291" w:history="1">
              <w:r w:rsidRPr="001C72D9">
                <w:rPr>
                  <w:rStyle w:val="Hyperlink"/>
                  <w:color w:val="000000"/>
                  <w:sz w:val="20"/>
                  <w:szCs w:val="20"/>
                  <w:u w:val="none"/>
                </w:rPr>
                <w:t>заявлении</w:t>
              </w:r>
            </w:hyperlink>
            <w:r w:rsidRPr="001C72D9">
              <w:rPr>
                <w:sz w:val="20"/>
                <w:szCs w:val="20"/>
              </w:rPr>
              <w:t>заявитель должен указать следующие сведения:</w:t>
            </w:r>
          </w:p>
          <w:p w:rsidR="00F429FF" w:rsidRPr="001C72D9" w:rsidRDefault="00F429FF" w:rsidP="00E4673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- фамилия, имя, отчество собственника переводимого помещения или уполномоченного им лица, контактный телефон;</w:t>
            </w:r>
          </w:p>
          <w:p w:rsidR="00F429FF" w:rsidRPr="001C72D9" w:rsidRDefault="00F429FF" w:rsidP="00E4673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- адрес переводимого помещения;</w:t>
            </w:r>
          </w:p>
          <w:p w:rsidR="00F429FF" w:rsidRPr="001C72D9" w:rsidRDefault="00F429FF" w:rsidP="00E4673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- в каком качестве будет использоваться переводимое помещение (магазин продовольственных (непродовольственных) товаров, офис, аптека и т.д.).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Приложение № 1 к технологической схеме</w:t>
            </w:r>
          </w:p>
          <w:p w:rsidR="00F429FF" w:rsidRPr="001C72D9" w:rsidRDefault="00F429FF" w:rsidP="00ED234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F429FF" w:rsidRDefault="00F429FF" w:rsidP="00A47747">
            <w:pPr>
              <w:pStyle w:val="Style1"/>
              <w:widowControl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Приложение </w:t>
            </w:r>
          </w:p>
          <w:p w:rsidR="00F429FF" w:rsidRPr="001C72D9" w:rsidRDefault="00F429FF" w:rsidP="00A47747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i/>
                <w:sz w:val="22"/>
                <w:szCs w:val="22"/>
              </w:rPr>
              <w:t>№ 2 к технологической схеме</w:t>
            </w:r>
          </w:p>
        </w:tc>
      </w:tr>
      <w:tr w:rsidR="00F429FF" w:rsidRPr="001C72D9" w:rsidTr="0017586F">
        <w:trPr>
          <w:trHeight w:val="3247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2.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Документ, удостоверяющий личность заявителя/представителя заявителя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</w:t>
            </w: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2.Временное удостоверение личности гражданина Российской Федерации</w:t>
            </w: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3.</w:t>
            </w:r>
            <w:r w:rsidRPr="001C72D9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"/>
              <w:jc w:val="both"/>
              <w:rPr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6.</w:t>
            </w:r>
            <w:r w:rsidRPr="001C72D9">
              <w:rPr>
                <w:bCs/>
                <w:sz w:val="20"/>
                <w:szCs w:val="20"/>
              </w:rPr>
              <w:t xml:space="preserve"> Разрешение на временное проживание</w:t>
            </w: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F429FF" w:rsidRPr="0091352F" w:rsidRDefault="00F429FF" w:rsidP="00202922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1C72D9">
              <w:rPr>
                <w:sz w:val="20"/>
                <w:szCs w:val="20"/>
              </w:rPr>
              <w:t xml:space="preserve">7. Удостоверение личности военнослужащего </w:t>
            </w:r>
            <w:r w:rsidRPr="0091352F">
              <w:rPr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1</w:t>
            </w:r>
          </w:p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внутренней стороны документа</w:t>
            </w:r>
          </w:p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 xml:space="preserve">страниц, содержащих сведения о личности владельца </w:t>
            </w:r>
          </w:p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разворота бланка документа</w:t>
            </w:r>
          </w:p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F429FF" w:rsidRPr="0091352F" w:rsidRDefault="00F429FF" w:rsidP="00202922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91352F">
              <w:rPr>
                <w:sz w:val="20"/>
                <w:szCs w:val="20"/>
                <w:lang w:eastAsia="en-US"/>
              </w:rPr>
              <w:t>страниц, содержащих сведения о военнослужащем</w:t>
            </w:r>
          </w:p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Обязательный документ</w:t>
            </w:r>
          </w:p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F429FF" w:rsidRPr="0091352F" w:rsidRDefault="00F429FF" w:rsidP="00202922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1C72D9">
              <w:rPr>
                <w:rStyle w:val="FontStyle23"/>
                <w:sz w:val="20"/>
                <w:szCs w:val="20"/>
              </w:rPr>
              <w:t xml:space="preserve">3. </w:t>
            </w:r>
            <w:r w:rsidRPr="001C72D9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91352F">
              <w:rPr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F429FF" w:rsidRPr="0091352F" w:rsidRDefault="00F429FF" w:rsidP="00202922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91352F">
              <w:rPr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F429FF" w:rsidRPr="0091352F" w:rsidRDefault="00F429FF" w:rsidP="00202922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91352F">
              <w:rPr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F429FF" w:rsidRPr="0091352F" w:rsidRDefault="00F429FF" w:rsidP="00202922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91352F">
              <w:rPr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F429FF" w:rsidRPr="0091352F" w:rsidRDefault="00F429FF" w:rsidP="00202922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1C72D9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91352F">
              <w:rPr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F429FF" w:rsidRPr="0091352F" w:rsidRDefault="00F429FF" w:rsidP="00202922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1C72D9">
              <w:rPr>
                <w:rStyle w:val="FontStyle23"/>
                <w:sz w:val="20"/>
                <w:szCs w:val="20"/>
              </w:rPr>
              <w:t xml:space="preserve">6. </w:t>
            </w:r>
            <w:r w:rsidRPr="001C72D9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91352F">
              <w:rPr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F429FF" w:rsidRPr="0091352F" w:rsidRDefault="00F429FF" w:rsidP="00202922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1C72D9">
              <w:rPr>
                <w:rStyle w:val="FontStyle23"/>
                <w:sz w:val="20"/>
                <w:szCs w:val="20"/>
              </w:rPr>
              <w:t xml:space="preserve">7. </w:t>
            </w:r>
            <w:r w:rsidRPr="001C72D9">
              <w:rPr>
                <w:sz w:val="20"/>
                <w:szCs w:val="20"/>
              </w:rPr>
              <w:t>Удостоверение личности военнослужащего</w:t>
            </w:r>
            <w:r w:rsidRPr="0091352F">
              <w:rPr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F429FF" w:rsidRPr="001C72D9" w:rsidTr="0017586F">
        <w:trPr>
          <w:trHeight w:val="2563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3.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Нотариально удостоверенная доверенность</w:t>
            </w:r>
          </w:p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1</w:t>
            </w:r>
          </w:p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Необязательный документ.</w:t>
            </w:r>
          </w:p>
          <w:p w:rsidR="00F429FF" w:rsidRPr="001C72D9" w:rsidRDefault="00F429FF" w:rsidP="00684D93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Доверенность должна быть оформлена в соответствии с законодательством Российской Федерации</w:t>
            </w:r>
            <w:r w:rsidRPr="001C72D9">
              <w:rPr>
                <w:sz w:val="20"/>
                <w:szCs w:val="20"/>
              </w:rPr>
              <w:t xml:space="preserve"> (с учетом положений ч.2. ст.185.1.Гражданского кодекса Российской Федерации), </w:t>
            </w:r>
            <w:r w:rsidRPr="001C72D9">
              <w:rPr>
                <w:rStyle w:val="FontStyle23"/>
                <w:sz w:val="20"/>
                <w:szCs w:val="20"/>
              </w:rPr>
              <w:t>в том числе должна содержать указание на дату ее совершения, быть</w:t>
            </w:r>
            <w:r w:rsidRPr="001C72D9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F429FF" w:rsidRPr="001C72D9" w:rsidTr="00916D36">
        <w:trPr>
          <w:trHeight w:val="3805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429FF" w:rsidRPr="001C72D9" w:rsidRDefault="00F429FF" w:rsidP="0091352F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4.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Документ, подтверждающий полномочия физического лица действовать от имени юридического лица</w:t>
            </w:r>
          </w:p>
          <w:p w:rsidR="00F429FF" w:rsidRPr="001C72D9" w:rsidRDefault="00F429FF" w:rsidP="00202922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Решение (приказ) о назначении или об избрании физического лица на должность</w:t>
            </w:r>
          </w:p>
          <w:p w:rsidR="00F429FF" w:rsidRPr="001C72D9" w:rsidRDefault="00F429FF" w:rsidP="00202922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F429FF" w:rsidRPr="001C72D9" w:rsidRDefault="00F429FF" w:rsidP="00202922">
            <w:pPr>
              <w:rPr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Доверенность от юридического лица</w:t>
            </w:r>
          </w:p>
          <w:p w:rsidR="00F429FF" w:rsidRPr="001C72D9" w:rsidRDefault="00F429FF" w:rsidP="00202922">
            <w:pPr>
              <w:pStyle w:val="Style1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1</w:t>
            </w:r>
          </w:p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1</w:t>
            </w:r>
          </w:p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Предъявляется оригинал, изготавливается копия или оригинал</w:t>
            </w:r>
          </w:p>
          <w:p w:rsidR="00F429FF" w:rsidRPr="001C72D9" w:rsidRDefault="00F429FF" w:rsidP="00202922">
            <w:pPr>
              <w:pStyle w:val="Style1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Необязательный документ.</w:t>
            </w:r>
          </w:p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Предоставляется, если за услугой обращается руководитель юридического лица.</w:t>
            </w:r>
          </w:p>
          <w:p w:rsidR="00F429FF" w:rsidRPr="001C72D9" w:rsidRDefault="00F429FF" w:rsidP="00202922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Необязательный документ.</w:t>
            </w:r>
          </w:p>
          <w:p w:rsidR="00F429FF" w:rsidRPr="001C72D9" w:rsidRDefault="00F429FF" w:rsidP="00202922">
            <w:pPr>
              <w:pStyle w:val="Style1"/>
              <w:jc w:val="both"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Предоставляется в случае обращения за предоставлением услуги представителя заявителя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widowControl/>
              <w:jc w:val="both"/>
              <w:rPr>
                <w:sz w:val="20"/>
                <w:szCs w:val="20"/>
              </w:rPr>
            </w:pPr>
          </w:p>
          <w:p w:rsidR="00F429FF" w:rsidRPr="001C72D9" w:rsidRDefault="00F429FF" w:rsidP="00202922">
            <w:pPr>
              <w:widowControl/>
              <w:jc w:val="both"/>
              <w:rPr>
                <w:sz w:val="20"/>
                <w:szCs w:val="20"/>
              </w:rPr>
            </w:pPr>
          </w:p>
          <w:p w:rsidR="00F429FF" w:rsidRPr="001C72D9" w:rsidRDefault="00F429FF" w:rsidP="00202922">
            <w:pPr>
              <w:widowControl/>
              <w:jc w:val="both"/>
              <w:rPr>
                <w:sz w:val="20"/>
                <w:szCs w:val="20"/>
              </w:rPr>
            </w:pPr>
          </w:p>
          <w:p w:rsidR="00F429FF" w:rsidRPr="001C72D9" w:rsidRDefault="00F429FF" w:rsidP="00202922">
            <w:pPr>
              <w:widowControl/>
              <w:jc w:val="both"/>
              <w:rPr>
                <w:sz w:val="20"/>
                <w:szCs w:val="20"/>
              </w:rPr>
            </w:pPr>
          </w:p>
          <w:p w:rsidR="00F429FF" w:rsidRPr="001C72D9" w:rsidRDefault="00F429FF" w:rsidP="00202922">
            <w:pPr>
              <w:widowControl/>
              <w:jc w:val="both"/>
              <w:rPr>
                <w:sz w:val="20"/>
                <w:szCs w:val="20"/>
              </w:rPr>
            </w:pPr>
          </w:p>
          <w:p w:rsidR="00F429FF" w:rsidRPr="001C72D9" w:rsidRDefault="00F429FF" w:rsidP="00202922">
            <w:pPr>
              <w:widowControl/>
              <w:jc w:val="both"/>
              <w:rPr>
                <w:sz w:val="20"/>
                <w:szCs w:val="20"/>
              </w:rPr>
            </w:pPr>
          </w:p>
          <w:p w:rsidR="00F429FF" w:rsidRPr="001C72D9" w:rsidRDefault="00F429FF" w:rsidP="00202922">
            <w:pPr>
              <w:widowControl/>
              <w:jc w:val="both"/>
              <w:rPr>
                <w:sz w:val="20"/>
                <w:szCs w:val="20"/>
              </w:rPr>
            </w:pPr>
          </w:p>
          <w:p w:rsidR="00F429FF" w:rsidRPr="001C72D9" w:rsidRDefault="00F429FF" w:rsidP="00202922">
            <w:pPr>
              <w:widowControl/>
              <w:jc w:val="both"/>
              <w:rPr>
                <w:sz w:val="20"/>
                <w:szCs w:val="20"/>
              </w:rPr>
            </w:pPr>
          </w:p>
          <w:p w:rsidR="00F429FF" w:rsidRPr="001C72D9" w:rsidRDefault="00F429FF" w:rsidP="00202922">
            <w:pPr>
              <w:widowControl/>
              <w:jc w:val="both"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Доверенность на осуществление действий от имени юридического лица, подписанная руководителем и заверенная печатью юридического лица. Или нотариально заверенная копия такой доверенности</w:t>
            </w:r>
          </w:p>
          <w:p w:rsidR="00F429FF" w:rsidRPr="001C72D9" w:rsidRDefault="00F429FF" w:rsidP="0020292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F429FF" w:rsidRPr="001C72D9" w:rsidTr="0017586F">
        <w:trPr>
          <w:trHeight w:val="2255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5.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916D36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Документ, подтверждающий полномочия законного представителя</w:t>
            </w:r>
          </w:p>
          <w:p w:rsidR="00F429FF" w:rsidRPr="001C72D9" w:rsidRDefault="00F429FF" w:rsidP="00916D36">
            <w:pPr>
              <w:pStyle w:val="Style1"/>
              <w:widowControl/>
              <w:rPr>
                <w:sz w:val="20"/>
                <w:szCs w:val="20"/>
              </w:rPr>
            </w:pPr>
          </w:p>
          <w:p w:rsidR="00F429FF" w:rsidRPr="001C72D9" w:rsidRDefault="00F429FF" w:rsidP="00916D3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916D36">
            <w:pPr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  <w:lang w:eastAsia="en-US"/>
              </w:rPr>
              <w:t xml:space="preserve">Акт органа опеки и попечительства о назначении опекуна 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916D36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1</w:t>
            </w:r>
          </w:p>
          <w:p w:rsidR="00F429FF" w:rsidRPr="001C72D9" w:rsidRDefault="00F429FF" w:rsidP="00916D36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684D93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Необязательный документ.</w:t>
            </w:r>
          </w:p>
          <w:p w:rsidR="00F429FF" w:rsidRPr="001C72D9" w:rsidRDefault="00F429FF" w:rsidP="00684D93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916D36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Документ, подтверждающий полномочия законного представителя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F429FF" w:rsidRPr="001C72D9" w:rsidTr="00B20BB7">
        <w:trPr>
          <w:trHeight w:val="1870"/>
        </w:trPr>
        <w:tc>
          <w:tcPr>
            <w:tcW w:w="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429FF" w:rsidRPr="001C72D9" w:rsidRDefault="00F429FF" w:rsidP="0091352F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6.</w:t>
            </w:r>
          </w:p>
        </w:tc>
        <w:tc>
          <w:tcPr>
            <w:tcW w:w="17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429FF" w:rsidRPr="001C72D9" w:rsidRDefault="00F429FF" w:rsidP="00916D36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Правоустанавливающие документы на переводимое помещение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B20BB7" w:rsidRDefault="00F429FF" w:rsidP="00684D93">
            <w:pPr>
              <w:widowControl/>
              <w:jc w:val="both"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 xml:space="preserve">Выписка из </w:t>
            </w:r>
            <w:r w:rsidRPr="00B20BB7">
              <w:rPr>
                <w:sz w:val="20"/>
                <w:szCs w:val="20"/>
              </w:rPr>
              <w:t>Единого государственного реестра недвижимости об основных характеристиках и зарегистрированных правах на объект недвижимости</w:t>
            </w:r>
          </w:p>
          <w:p w:rsidR="00F429FF" w:rsidRPr="001C72D9" w:rsidRDefault="00F429FF" w:rsidP="00684D93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684D93">
            <w:pPr>
              <w:widowControl/>
              <w:jc w:val="both"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 xml:space="preserve">1 </w:t>
            </w:r>
          </w:p>
          <w:p w:rsidR="00F429FF" w:rsidRPr="001C72D9" w:rsidRDefault="00F429FF" w:rsidP="009A749C">
            <w:pPr>
              <w:widowControl/>
              <w:jc w:val="both"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 xml:space="preserve">Предъявляется оригинал </w:t>
            </w:r>
            <w:r w:rsidRPr="00B20BB7">
              <w:rPr>
                <w:sz w:val="20"/>
                <w:szCs w:val="20"/>
              </w:rPr>
              <w:t>либо копия, заверенная в установленном законом порядке.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684D9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Необязательный документ.</w:t>
            </w:r>
          </w:p>
          <w:p w:rsidR="00F429FF" w:rsidRPr="001C72D9" w:rsidRDefault="00F429FF" w:rsidP="00BD0EA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Предоставляется заявителем по желанию или указывается на его наличие в заявлении</w:t>
            </w:r>
            <w:r w:rsidRPr="001C72D9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684D93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 xml:space="preserve">Форма выписки утверждена приказом Минэкономразвития РФ </w:t>
            </w:r>
          </w:p>
          <w:p w:rsidR="00F429FF" w:rsidRPr="001C72D9" w:rsidRDefault="00F429FF" w:rsidP="00684D93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от 20.06.2016 № 378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684D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684D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F429FF" w:rsidRPr="001C72D9" w:rsidTr="00B20BB7">
        <w:trPr>
          <w:trHeight w:val="835"/>
        </w:trPr>
        <w:tc>
          <w:tcPr>
            <w:tcW w:w="5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684D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684D93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B20BB7" w:rsidRDefault="00F429FF" w:rsidP="00916D36">
            <w:pPr>
              <w:widowControl/>
              <w:jc w:val="both"/>
              <w:rPr>
                <w:sz w:val="20"/>
                <w:szCs w:val="20"/>
              </w:rPr>
            </w:pPr>
            <w:r w:rsidRPr="00B20BB7">
              <w:rPr>
                <w:sz w:val="20"/>
                <w:szCs w:val="20"/>
                <w:lang w:eastAsia="en-US"/>
              </w:rPr>
              <w:t>Правоустанавливающие документы на объекты недвижимости, права на которые не зарегистрированы в Едином государственном реестре недвижимости</w:t>
            </w:r>
          </w:p>
          <w:p w:rsidR="00F429FF" w:rsidRPr="001C72D9" w:rsidRDefault="00F429FF" w:rsidP="00916D36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916D36">
            <w:pPr>
              <w:widowControl/>
              <w:jc w:val="both"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 xml:space="preserve">1 </w:t>
            </w:r>
          </w:p>
          <w:p w:rsidR="00F429FF" w:rsidRPr="001C72D9" w:rsidRDefault="00F429FF" w:rsidP="00916D36">
            <w:pPr>
              <w:widowControl/>
              <w:jc w:val="both"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Предъявляется оригинал</w:t>
            </w:r>
            <w:r w:rsidRPr="00B20BB7">
              <w:rPr>
                <w:sz w:val="20"/>
                <w:szCs w:val="20"/>
              </w:rPr>
              <w:t>либо копия, заверенная в установленном законом порядке.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916D36">
            <w:pPr>
              <w:widowControl/>
              <w:jc w:val="both"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Обязательный документ.</w:t>
            </w:r>
          </w:p>
          <w:p w:rsidR="00F429FF" w:rsidRPr="001C72D9" w:rsidRDefault="00F429FF" w:rsidP="00BD0EA9">
            <w:pPr>
              <w:widowControl/>
              <w:jc w:val="both"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 xml:space="preserve">Предоставляется в случае, если </w:t>
            </w:r>
            <w:r w:rsidRPr="00B20BB7">
              <w:rPr>
                <w:sz w:val="20"/>
                <w:szCs w:val="20"/>
                <w:lang w:eastAsia="en-US"/>
              </w:rPr>
              <w:t xml:space="preserve"> правоустанавливающие документы на объекты недвижимости не зарегистрированы в Едином государственном реестре недвижимости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BD0EA9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684D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684D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F429FF" w:rsidRPr="001C72D9" w:rsidTr="006F09B1">
        <w:trPr>
          <w:trHeight w:val="196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684D93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7.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684D93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Документ, содержащий техническую информацию об объекте недвижимости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684D93">
            <w:pPr>
              <w:pStyle w:val="Style1"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Технический паспорт жилого помещения</w:t>
            </w:r>
          </w:p>
          <w:p w:rsidR="00F429FF" w:rsidRPr="001C72D9" w:rsidRDefault="00F429FF" w:rsidP="00684D93">
            <w:pPr>
              <w:pStyle w:val="Style1"/>
              <w:widowControl/>
              <w:rPr>
                <w:sz w:val="20"/>
                <w:szCs w:val="20"/>
              </w:rPr>
            </w:pPr>
          </w:p>
          <w:p w:rsidR="00F429FF" w:rsidRPr="001C72D9" w:rsidRDefault="00F429FF" w:rsidP="00684D93">
            <w:pPr>
              <w:pStyle w:val="Style1"/>
              <w:widowControl/>
              <w:rPr>
                <w:sz w:val="20"/>
                <w:szCs w:val="20"/>
              </w:rPr>
            </w:pPr>
          </w:p>
          <w:p w:rsidR="00F429FF" w:rsidRPr="001C72D9" w:rsidRDefault="00F429FF" w:rsidP="00684D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684D93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1</w:t>
            </w:r>
          </w:p>
          <w:p w:rsidR="00F429FF" w:rsidRPr="001C72D9" w:rsidRDefault="00F429FF" w:rsidP="00BD0EA9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684D9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Необязательный документ.</w:t>
            </w:r>
          </w:p>
          <w:p w:rsidR="00F429FF" w:rsidRPr="001C72D9" w:rsidRDefault="00F429FF" w:rsidP="00684D9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Предоставляется заявителем по желанию или указывается на его наличие в заявлении</w:t>
            </w:r>
            <w:r w:rsidRPr="001C72D9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684D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684D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684D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F429FF" w:rsidRPr="001C72D9" w:rsidTr="000A08D6">
        <w:trPr>
          <w:trHeight w:val="198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684D93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8.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684D93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Поэтажный план</w:t>
            </w:r>
          </w:p>
          <w:p w:rsidR="00F429FF" w:rsidRPr="001C72D9" w:rsidRDefault="00F429FF" w:rsidP="00916D36">
            <w:pPr>
              <w:rPr>
                <w:sz w:val="20"/>
                <w:szCs w:val="20"/>
              </w:rPr>
            </w:pPr>
          </w:p>
          <w:p w:rsidR="00F429FF" w:rsidRPr="001C72D9" w:rsidRDefault="00F429FF" w:rsidP="00916D36">
            <w:pPr>
              <w:rPr>
                <w:sz w:val="20"/>
                <w:szCs w:val="20"/>
              </w:rPr>
            </w:pPr>
          </w:p>
          <w:p w:rsidR="00F429FF" w:rsidRPr="001C72D9" w:rsidRDefault="00F429FF" w:rsidP="00916D36">
            <w:pPr>
              <w:tabs>
                <w:tab w:val="left" w:pos="1356"/>
              </w:tabs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684D93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Поэтажный пландома, в котором находится переводимое помещение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684D93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1</w:t>
            </w:r>
          </w:p>
          <w:p w:rsidR="00F429FF" w:rsidRPr="001C72D9" w:rsidRDefault="00F429FF" w:rsidP="00726245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FB3AD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Необязательный документ.</w:t>
            </w:r>
          </w:p>
          <w:p w:rsidR="00F429FF" w:rsidRPr="001C72D9" w:rsidRDefault="00F429FF" w:rsidP="00FB3AD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Предоставляется заявителем по желанию или указывается на его наличие в заявлении</w:t>
            </w:r>
            <w:r w:rsidRPr="001C72D9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684D93">
            <w:pPr>
              <w:pStyle w:val="Style1"/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684D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684D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F429FF" w:rsidRPr="001C72D9" w:rsidTr="00E46739">
        <w:trPr>
          <w:trHeight w:val="1525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726245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9.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726245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Проект переустройства и (или) перепланировки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726245">
            <w:pPr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Проект переустройства и (или) перепланировки переводимого помещения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726245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1</w:t>
            </w:r>
          </w:p>
          <w:p w:rsidR="00F429FF" w:rsidRPr="001C72D9" w:rsidRDefault="00F429FF" w:rsidP="00FB3AD5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72624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Необязательный документ.</w:t>
            </w:r>
          </w:p>
          <w:p w:rsidR="00F429FF" w:rsidRPr="001C72D9" w:rsidRDefault="00F429FF" w:rsidP="0072624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Предоставляется в случае, если переустройство и (или) перепланировка требуются для обеспечения использования такого помещения в качестве жилого или нежилого помещения.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726245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Подготавливается и оформляетсяв установленном порядке</w:t>
            </w:r>
          </w:p>
          <w:p w:rsidR="00F429FF" w:rsidRPr="001C72D9" w:rsidRDefault="00F429FF" w:rsidP="00726245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  <w:p w:rsidR="00F429FF" w:rsidRPr="001C72D9" w:rsidRDefault="00F429FF" w:rsidP="00726245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72624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726245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F429FF" w:rsidRPr="001C72D9" w:rsidTr="00197C6A">
        <w:trPr>
          <w:trHeight w:val="1525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726245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10.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3C389D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 xml:space="preserve">Документы, подтверждающие согласие </w:t>
            </w:r>
            <w:r w:rsidRPr="0091352F">
              <w:rPr>
                <w:sz w:val="20"/>
                <w:szCs w:val="20"/>
                <w:lang w:eastAsia="en-US"/>
              </w:rPr>
              <w:t>собственников помещений в многоквартирном доме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726245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Согласие собственников многоквартирного дома либо решение общего собрания собственников помещений в многоквартирном доме</w:t>
            </w:r>
          </w:p>
          <w:p w:rsidR="00F429FF" w:rsidRPr="001C72D9" w:rsidRDefault="00F429FF" w:rsidP="00726245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726245">
            <w:pPr>
              <w:pStyle w:val="Style1"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1</w:t>
            </w:r>
          </w:p>
          <w:p w:rsidR="00F429FF" w:rsidRPr="001C72D9" w:rsidRDefault="00F429FF" w:rsidP="0091352F">
            <w:pPr>
              <w:pStyle w:val="Style1"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72624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Необязательный документ.</w:t>
            </w:r>
          </w:p>
          <w:p w:rsidR="00F429FF" w:rsidRPr="001C72D9" w:rsidRDefault="00F429FF" w:rsidP="009A749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Предоставляется в случае, если реконструкция, переустройство и (или) перепланировка помещений затрагивает общее имущество многоквартирного дома)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3C389D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 xml:space="preserve">Получено в порядке, предусмотренном Жилищным </w:t>
            </w:r>
            <w:hyperlink r:id="rId7" w:history="1">
              <w:r w:rsidRPr="001C72D9">
                <w:rPr>
                  <w:rStyle w:val="Hyperlink"/>
                  <w:color w:val="auto"/>
                  <w:sz w:val="20"/>
                  <w:szCs w:val="20"/>
                  <w:u w:val="none"/>
                </w:rPr>
                <w:t>кодексом</w:t>
              </w:r>
            </w:hyperlink>
            <w:r w:rsidRPr="001C72D9">
              <w:rPr>
                <w:sz w:val="20"/>
                <w:szCs w:val="20"/>
              </w:rPr>
              <w:t xml:space="preserve"> РФ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72624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726245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F429FF" w:rsidRPr="001C72D9" w:rsidTr="0017586F">
        <w:trPr>
          <w:trHeight w:val="382"/>
        </w:trPr>
        <w:tc>
          <w:tcPr>
            <w:tcW w:w="1502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684D93">
            <w:pPr>
              <w:pStyle w:val="Style1"/>
              <w:widowControl/>
              <w:jc w:val="center"/>
              <w:rPr>
                <w:b/>
                <w:sz w:val="20"/>
                <w:szCs w:val="20"/>
              </w:rPr>
            </w:pPr>
            <w:r w:rsidRPr="001C72D9">
              <w:rPr>
                <w:b/>
                <w:sz w:val="20"/>
                <w:szCs w:val="20"/>
              </w:rPr>
              <w:t>Подуслуга № 2</w:t>
            </w:r>
          </w:p>
        </w:tc>
      </w:tr>
      <w:tr w:rsidR="00F429FF" w:rsidRPr="001C72D9" w:rsidTr="00916D36">
        <w:trPr>
          <w:trHeight w:val="38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684D93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1.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684D93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Заявление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684D93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Заявление о переводе нежилого помещения в жилое помещение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684D93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1</w:t>
            </w:r>
          </w:p>
          <w:p w:rsidR="00F429FF" w:rsidRPr="001C72D9" w:rsidRDefault="00F429FF" w:rsidP="00684D93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оригинал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684D93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Обязательный документ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684D9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 xml:space="preserve">В </w:t>
            </w:r>
            <w:hyperlink w:anchor="Par291" w:history="1">
              <w:r w:rsidRPr="001C72D9">
                <w:rPr>
                  <w:rStyle w:val="Hyperlink"/>
                  <w:color w:val="000000"/>
                  <w:sz w:val="20"/>
                  <w:szCs w:val="20"/>
                  <w:u w:val="none"/>
                </w:rPr>
                <w:t>заявлении</w:t>
              </w:r>
            </w:hyperlink>
            <w:r w:rsidRPr="001C72D9">
              <w:rPr>
                <w:sz w:val="20"/>
                <w:szCs w:val="20"/>
              </w:rPr>
              <w:t>заявитель должен указать следующие сведения:</w:t>
            </w:r>
          </w:p>
          <w:p w:rsidR="00F429FF" w:rsidRPr="001C72D9" w:rsidRDefault="00F429FF" w:rsidP="00684D9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- фамилия, имя, отчество собственника переводимого помещения или уполномоченного им лица, контактный телефон;</w:t>
            </w:r>
          </w:p>
          <w:p w:rsidR="00F429FF" w:rsidRPr="001C72D9" w:rsidRDefault="00F429FF" w:rsidP="00684D9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- адрес переводимого помещения;</w:t>
            </w:r>
          </w:p>
          <w:p w:rsidR="00F429FF" w:rsidRPr="001C72D9" w:rsidRDefault="00F429FF" w:rsidP="00684D93">
            <w:pPr>
              <w:pStyle w:val="Style1"/>
              <w:widowControl/>
              <w:jc w:val="both"/>
              <w:rPr>
                <w:rStyle w:val="FontStyle23"/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- в каком качестве будет использоваться переводимое помещение (магазин продовольственных (непродовольственных) товаров, офис, аптека и т.д.).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684D93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Приложение №1 к технологической схеме</w:t>
            </w:r>
          </w:p>
          <w:p w:rsidR="00F429FF" w:rsidRPr="001C72D9" w:rsidRDefault="00F429FF" w:rsidP="00684D93">
            <w:pPr>
              <w:pStyle w:val="Style1"/>
              <w:widowControl/>
              <w:rPr>
                <w:sz w:val="20"/>
                <w:szCs w:val="20"/>
              </w:rPr>
            </w:pPr>
          </w:p>
          <w:p w:rsidR="00F429FF" w:rsidRPr="001C72D9" w:rsidRDefault="00F429FF" w:rsidP="00684D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Default="00F429FF" w:rsidP="00A47747">
            <w:pPr>
              <w:pStyle w:val="Style1"/>
              <w:widowControl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Приложение </w:t>
            </w:r>
          </w:p>
          <w:p w:rsidR="00F429FF" w:rsidRPr="001C72D9" w:rsidRDefault="00F429FF" w:rsidP="00A47747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i/>
                <w:sz w:val="22"/>
                <w:szCs w:val="22"/>
              </w:rPr>
              <w:t>№ 2 к технологической схеме</w:t>
            </w:r>
          </w:p>
        </w:tc>
      </w:tr>
      <w:tr w:rsidR="00F429FF" w:rsidRPr="001C72D9" w:rsidTr="00916D36">
        <w:trPr>
          <w:trHeight w:val="38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684D93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2.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684D93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Документ, удостоверяющий личность заявителя/представителя заявителя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684D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F429FF" w:rsidRPr="001C72D9" w:rsidRDefault="00F429FF" w:rsidP="00684D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684D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F429FF" w:rsidRPr="001C72D9" w:rsidRDefault="00F429FF" w:rsidP="00684D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684D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684D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</w:t>
            </w:r>
          </w:p>
          <w:p w:rsidR="00F429FF" w:rsidRPr="001C72D9" w:rsidRDefault="00F429FF" w:rsidP="00684D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684D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684D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684D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684D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684D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684D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684D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684D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2.Временное удостоверение личности гражданина Российской Федерации</w:t>
            </w:r>
          </w:p>
          <w:p w:rsidR="00F429FF" w:rsidRPr="001C72D9" w:rsidRDefault="00F429FF" w:rsidP="00684D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684D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684D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684D93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3.</w:t>
            </w:r>
            <w:r w:rsidRPr="001C72D9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F429FF" w:rsidRPr="001C72D9" w:rsidRDefault="00F429FF" w:rsidP="00684D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684D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684D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684D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684D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684D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684D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F429FF" w:rsidRPr="001C72D9" w:rsidRDefault="00F429FF" w:rsidP="00684D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684D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684D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684D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684D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684D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684D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684D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684D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684D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684D93">
            <w:pPr>
              <w:pStyle w:val="Style1"/>
              <w:jc w:val="both"/>
              <w:rPr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F429FF" w:rsidRPr="001C72D9" w:rsidRDefault="00F429FF" w:rsidP="00684D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684D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684D93">
            <w:pPr>
              <w:pStyle w:val="Style11"/>
              <w:widowControl/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6.</w:t>
            </w:r>
            <w:r w:rsidRPr="001C72D9">
              <w:rPr>
                <w:bCs/>
                <w:sz w:val="20"/>
                <w:szCs w:val="20"/>
              </w:rPr>
              <w:t xml:space="preserve"> Разрешение на временное проживание</w:t>
            </w:r>
          </w:p>
          <w:p w:rsidR="00F429FF" w:rsidRPr="001C72D9" w:rsidRDefault="00F429FF" w:rsidP="00684D93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F429FF" w:rsidRPr="001C72D9" w:rsidRDefault="00F429FF" w:rsidP="00684D93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F429FF" w:rsidRPr="0091352F" w:rsidRDefault="00F429FF" w:rsidP="00684D93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1C72D9">
              <w:rPr>
                <w:sz w:val="20"/>
                <w:szCs w:val="20"/>
              </w:rPr>
              <w:t xml:space="preserve">7. Удостоверение личности военнослужащего </w:t>
            </w:r>
            <w:r w:rsidRPr="0091352F">
              <w:rPr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F429FF" w:rsidRPr="001C72D9" w:rsidRDefault="00F429FF" w:rsidP="00684D93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684D93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1</w:t>
            </w:r>
          </w:p>
          <w:p w:rsidR="00F429FF" w:rsidRPr="001C72D9" w:rsidRDefault="00F429FF" w:rsidP="00684D93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F429FF" w:rsidRPr="001C72D9" w:rsidRDefault="00F429FF" w:rsidP="00684D93">
            <w:pPr>
              <w:pStyle w:val="Style1"/>
              <w:widowControl/>
              <w:rPr>
                <w:sz w:val="20"/>
                <w:szCs w:val="20"/>
              </w:rPr>
            </w:pPr>
          </w:p>
          <w:p w:rsidR="00F429FF" w:rsidRPr="001C72D9" w:rsidRDefault="00F429FF" w:rsidP="00684D93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F429FF" w:rsidRPr="001C72D9" w:rsidRDefault="00F429FF" w:rsidP="00684D93">
            <w:pPr>
              <w:pStyle w:val="Style1"/>
              <w:widowControl/>
              <w:rPr>
                <w:sz w:val="20"/>
                <w:szCs w:val="20"/>
              </w:rPr>
            </w:pPr>
          </w:p>
          <w:p w:rsidR="00F429FF" w:rsidRPr="001C72D9" w:rsidRDefault="00F429FF" w:rsidP="00684D93">
            <w:pPr>
              <w:pStyle w:val="Style1"/>
              <w:widowControl/>
              <w:rPr>
                <w:sz w:val="20"/>
                <w:szCs w:val="20"/>
              </w:rPr>
            </w:pPr>
          </w:p>
          <w:p w:rsidR="00F429FF" w:rsidRPr="001C72D9" w:rsidRDefault="00F429FF" w:rsidP="00684D93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внутренней стороны документа</w:t>
            </w:r>
          </w:p>
          <w:p w:rsidR="00F429FF" w:rsidRPr="001C72D9" w:rsidRDefault="00F429FF" w:rsidP="00684D93">
            <w:pPr>
              <w:pStyle w:val="Style1"/>
              <w:widowControl/>
              <w:rPr>
                <w:sz w:val="20"/>
                <w:szCs w:val="20"/>
              </w:rPr>
            </w:pPr>
          </w:p>
          <w:p w:rsidR="00F429FF" w:rsidRPr="001C72D9" w:rsidRDefault="00F429FF" w:rsidP="00684D93">
            <w:pPr>
              <w:pStyle w:val="Style1"/>
              <w:widowControl/>
              <w:rPr>
                <w:sz w:val="20"/>
                <w:szCs w:val="20"/>
              </w:rPr>
            </w:pPr>
          </w:p>
          <w:p w:rsidR="00F429FF" w:rsidRPr="001C72D9" w:rsidRDefault="00F429FF" w:rsidP="00684D93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F429FF" w:rsidRPr="001C72D9" w:rsidRDefault="00F429FF" w:rsidP="00684D93">
            <w:pPr>
              <w:pStyle w:val="Style1"/>
              <w:widowControl/>
              <w:rPr>
                <w:sz w:val="20"/>
                <w:szCs w:val="20"/>
              </w:rPr>
            </w:pPr>
          </w:p>
          <w:p w:rsidR="00F429FF" w:rsidRPr="001C72D9" w:rsidRDefault="00F429FF" w:rsidP="00684D93">
            <w:pPr>
              <w:pStyle w:val="Style1"/>
              <w:widowControl/>
              <w:rPr>
                <w:sz w:val="20"/>
                <w:szCs w:val="20"/>
              </w:rPr>
            </w:pPr>
          </w:p>
          <w:p w:rsidR="00F429FF" w:rsidRPr="001C72D9" w:rsidRDefault="00F429FF" w:rsidP="00684D93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F429FF" w:rsidRPr="001C72D9" w:rsidRDefault="00F429FF" w:rsidP="00684D93">
            <w:pPr>
              <w:pStyle w:val="Style1"/>
              <w:widowControl/>
              <w:rPr>
                <w:sz w:val="20"/>
                <w:szCs w:val="20"/>
              </w:rPr>
            </w:pPr>
          </w:p>
          <w:p w:rsidR="00F429FF" w:rsidRPr="001C72D9" w:rsidRDefault="00F429FF" w:rsidP="00684D93">
            <w:pPr>
              <w:pStyle w:val="Style1"/>
              <w:widowControl/>
              <w:rPr>
                <w:sz w:val="20"/>
                <w:szCs w:val="20"/>
              </w:rPr>
            </w:pPr>
          </w:p>
          <w:p w:rsidR="00F429FF" w:rsidRPr="001C72D9" w:rsidRDefault="00F429FF" w:rsidP="00684D93">
            <w:pPr>
              <w:pStyle w:val="Style1"/>
              <w:widowControl/>
              <w:rPr>
                <w:sz w:val="20"/>
                <w:szCs w:val="20"/>
              </w:rPr>
            </w:pPr>
          </w:p>
          <w:p w:rsidR="00F429FF" w:rsidRPr="001C72D9" w:rsidRDefault="00F429FF" w:rsidP="00684D93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 xml:space="preserve">страниц, содержащих сведения о личности владельца </w:t>
            </w:r>
          </w:p>
          <w:p w:rsidR="00F429FF" w:rsidRPr="001C72D9" w:rsidRDefault="00F429FF" w:rsidP="00684D93">
            <w:pPr>
              <w:pStyle w:val="Style1"/>
              <w:widowControl/>
              <w:rPr>
                <w:sz w:val="20"/>
                <w:szCs w:val="20"/>
              </w:rPr>
            </w:pPr>
          </w:p>
          <w:p w:rsidR="00F429FF" w:rsidRPr="001C72D9" w:rsidRDefault="00F429FF" w:rsidP="00684D93">
            <w:pPr>
              <w:pStyle w:val="Style1"/>
              <w:widowControl/>
              <w:rPr>
                <w:sz w:val="20"/>
                <w:szCs w:val="20"/>
              </w:rPr>
            </w:pPr>
          </w:p>
          <w:p w:rsidR="00F429FF" w:rsidRPr="001C72D9" w:rsidRDefault="00F429FF" w:rsidP="00684D93">
            <w:pPr>
              <w:pStyle w:val="Style1"/>
              <w:widowControl/>
              <w:rPr>
                <w:sz w:val="20"/>
                <w:szCs w:val="20"/>
              </w:rPr>
            </w:pPr>
          </w:p>
          <w:p w:rsidR="00F429FF" w:rsidRPr="001C72D9" w:rsidRDefault="00F429FF" w:rsidP="00684D93">
            <w:pPr>
              <w:pStyle w:val="Style1"/>
              <w:widowControl/>
              <w:rPr>
                <w:sz w:val="20"/>
                <w:szCs w:val="20"/>
              </w:rPr>
            </w:pPr>
          </w:p>
          <w:p w:rsidR="00F429FF" w:rsidRPr="001C72D9" w:rsidRDefault="00F429FF" w:rsidP="00684D93">
            <w:pPr>
              <w:pStyle w:val="Style1"/>
              <w:widowControl/>
              <w:rPr>
                <w:sz w:val="20"/>
                <w:szCs w:val="20"/>
              </w:rPr>
            </w:pPr>
          </w:p>
          <w:p w:rsidR="00F429FF" w:rsidRPr="001C72D9" w:rsidRDefault="00F429FF" w:rsidP="00684D93">
            <w:pPr>
              <w:pStyle w:val="Style1"/>
              <w:widowControl/>
              <w:rPr>
                <w:sz w:val="20"/>
                <w:szCs w:val="20"/>
              </w:rPr>
            </w:pPr>
          </w:p>
          <w:p w:rsidR="00F429FF" w:rsidRPr="001C72D9" w:rsidRDefault="00F429FF" w:rsidP="00684D93">
            <w:pPr>
              <w:pStyle w:val="Style1"/>
              <w:widowControl/>
              <w:rPr>
                <w:sz w:val="20"/>
                <w:szCs w:val="20"/>
              </w:rPr>
            </w:pPr>
          </w:p>
          <w:p w:rsidR="00F429FF" w:rsidRPr="001C72D9" w:rsidRDefault="00F429FF" w:rsidP="00684D93">
            <w:pPr>
              <w:pStyle w:val="Style1"/>
              <w:widowControl/>
              <w:rPr>
                <w:sz w:val="20"/>
                <w:szCs w:val="20"/>
              </w:rPr>
            </w:pPr>
          </w:p>
          <w:p w:rsidR="00F429FF" w:rsidRPr="001C72D9" w:rsidRDefault="00F429FF" w:rsidP="00684D93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разворота бланка документа</w:t>
            </w:r>
          </w:p>
          <w:p w:rsidR="00F429FF" w:rsidRPr="001C72D9" w:rsidRDefault="00F429FF" w:rsidP="00684D93">
            <w:pPr>
              <w:pStyle w:val="Style1"/>
              <w:widowControl/>
              <w:rPr>
                <w:sz w:val="20"/>
                <w:szCs w:val="20"/>
              </w:rPr>
            </w:pPr>
          </w:p>
          <w:p w:rsidR="00F429FF" w:rsidRPr="0091352F" w:rsidRDefault="00F429FF" w:rsidP="00684D93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91352F">
              <w:rPr>
                <w:sz w:val="20"/>
                <w:szCs w:val="20"/>
                <w:lang w:eastAsia="en-US"/>
              </w:rPr>
              <w:t>страниц, содержащих сведения о военнослужащем</w:t>
            </w:r>
          </w:p>
          <w:p w:rsidR="00F429FF" w:rsidRPr="001C72D9" w:rsidRDefault="00F429FF" w:rsidP="00684D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684D93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Обязательный документ</w:t>
            </w:r>
          </w:p>
          <w:p w:rsidR="00F429FF" w:rsidRPr="001C72D9" w:rsidRDefault="00F429FF" w:rsidP="00684D93">
            <w:pPr>
              <w:pStyle w:val="Style1"/>
              <w:widowControl/>
              <w:rPr>
                <w:sz w:val="20"/>
                <w:szCs w:val="20"/>
              </w:rPr>
            </w:pPr>
          </w:p>
          <w:p w:rsidR="00F429FF" w:rsidRPr="001C72D9" w:rsidRDefault="00F429FF" w:rsidP="00684D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684D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F429FF" w:rsidRPr="001C72D9" w:rsidRDefault="00F429FF" w:rsidP="00684D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F429FF" w:rsidRPr="0091352F" w:rsidRDefault="00F429FF" w:rsidP="00684D93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1C72D9">
              <w:rPr>
                <w:rStyle w:val="FontStyle23"/>
                <w:sz w:val="20"/>
                <w:szCs w:val="20"/>
              </w:rPr>
              <w:t xml:space="preserve">3. </w:t>
            </w:r>
            <w:r w:rsidRPr="001C72D9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91352F">
              <w:rPr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F429FF" w:rsidRPr="0091352F" w:rsidRDefault="00F429FF" w:rsidP="00684D93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91352F">
              <w:rPr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F429FF" w:rsidRPr="0091352F" w:rsidRDefault="00F429FF" w:rsidP="00684D93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91352F">
              <w:rPr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F429FF" w:rsidRPr="0091352F" w:rsidRDefault="00F429FF" w:rsidP="00684D93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91352F">
              <w:rPr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F429FF" w:rsidRPr="001C72D9" w:rsidRDefault="00F429FF" w:rsidP="00684D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F429FF" w:rsidRPr="0091352F" w:rsidRDefault="00F429FF" w:rsidP="00684D93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1C72D9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91352F">
              <w:rPr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F429FF" w:rsidRPr="001C72D9" w:rsidRDefault="00F429FF" w:rsidP="00684D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F429FF" w:rsidRPr="0091352F" w:rsidRDefault="00F429FF" w:rsidP="00684D93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1C72D9">
              <w:rPr>
                <w:rStyle w:val="FontStyle23"/>
                <w:sz w:val="20"/>
                <w:szCs w:val="20"/>
              </w:rPr>
              <w:t xml:space="preserve">6. </w:t>
            </w:r>
            <w:r w:rsidRPr="001C72D9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91352F">
              <w:rPr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F429FF" w:rsidRPr="0091352F" w:rsidRDefault="00F429FF" w:rsidP="00684D93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1C72D9">
              <w:rPr>
                <w:rStyle w:val="FontStyle23"/>
                <w:sz w:val="20"/>
                <w:szCs w:val="20"/>
              </w:rPr>
              <w:t xml:space="preserve">7. </w:t>
            </w:r>
            <w:r w:rsidRPr="001C72D9">
              <w:rPr>
                <w:sz w:val="20"/>
                <w:szCs w:val="20"/>
              </w:rPr>
              <w:t>Удостоверение личности военнослужащего</w:t>
            </w:r>
            <w:r w:rsidRPr="0091352F">
              <w:rPr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F429FF" w:rsidRPr="001C72D9" w:rsidRDefault="00F429FF" w:rsidP="00684D93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684D93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684D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684D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F429FF" w:rsidRPr="001C72D9" w:rsidTr="00916D36">
        <w:trPr>
          <w:trHeight w:val="38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684D93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3.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684D93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684D9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Нотариально удостоверенная доверенность</w:t>
            </w:r>
          </w:p>
          <w:p w:rsidR="00F429FF" w:rsidRPr="001C72D9" w:rsidRDefault="00F429FF" w:rsidP="00684D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684D93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1</w:t>
            </w:r>
          </w:p>
          <w:p w:rsidR="00F429FF" w:rsidRPr="001C72D9" w:rsidRDefault="00F429FF" w:rsidP="00684D93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3C389D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Необязательный документ.</w:t>
            </w:r>
          </w:p>
          <w:p w:rsidR="00F429FF" w:rsidRPr="001C72D9" w:rsidRDefault="00F429FF" w:rsidP="003C389D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684D93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Доверенность должна быть оформлена в соответствии с законодательством Российской Федерации</w:t>
            </w:r>
            <w:r w:rsidRPr="001C72D9">
              <w:rPr>
                <w:sz w:val="20"/>
                <w:szCs w:val="20"/>
              </w:rPr>
              <w:t xml:space="preserve"> (с учетом положений ч.2. ст.185.1.Гражданского кодекса Российской Федерации), </w:t>
            </w:r>
            <w:r w:rsidRPr="001C72D9">
              <w:rPr>
                <w:rStyle w:val="FontStyle23"/>
                <w:sz w:val="20"/>
                <w:szCs w:val="20"/>
              </w:rPr>
              <w:t>в том числе должна содержать указание на дату ее совершения, быть</w:t>
            </w:r>
            <w:r w:rsidRPr="001C72D9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684D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684D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F429FF" w:rsidRPr="001C72D9" w:rsidTr="00916D36">
        <w:trPr>
          <w:trHeight w:val="38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684D93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4.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684D93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Документ, подтверждающий полномочия физического лица действовать от имени юридического лица</w:t>
            </w:r>
          </w:p>
          <w:p w:rsidR="00F429FF" w:rsidRPr="001C72D9" w:rsidRDefault="00F429FF" w:rsidP="00684D93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684D9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Решение (приказ) о назначении или об избрании физического лица на должность</w:t>
            </w:r>
          </w:p>
          <w:p w:rsidR="00F429FF" w:rsidRPr="001C72D9" w:rsidRDefault="00F429FF" w:rsidP="00684D9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F429FF" w:rsidRPr="001C72D9" w:rsidRDefault="00F429FF" w:rsidP="00684D93">
            <w:pPr>
              <w:rPr>
                <w:sz w:val="20"/>
                <w:szCs w:val="20"/>
              </w:rPr>
            </w:pPr>
          </w:p>
          <w:p w:rsidR="00F429FF" w:rsidRPr="001C72D9" w:rsidRDefault="00F429FF" w:rsidP="00684D9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F429FF" w:rsidRPr="001C72D9" w:rsidRDefault="00F429FF" w:rsidP="00684D9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F429FF" w:rsidRPr="001C72D9" w:rsidRDefault="00F429FF" w:rsidP="00684D9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F429FF" w:rsidRPr="001C72D9" w:rsidRDefault="00F429FF" w:rsidP="00684D9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Доверенность от юридического лица</w:t>
            </w:r>
          </w:p>
          <w:p w:rsidR="00F429FF" w:rsidRPr="001C72D9" w:rsidRDefault="00F429FF" w:rsidP="00684D93">
            <w:pPr>
              <w:pStyle w:val="Style1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684D93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1</w:t>
            </w:r>
          </w:p>
          <w:p w:rsidR="00F429FF" w:rsidRPr="001C72D9" w:rsidRDefault="00F429FF" w:rsidP="00684D93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F429FF" w:rsidRPr="001C72D9" w:rsidRDefault="00F429FF" w:rsidP="00684D93">
            <w:pPr>
              <w:pStyle w:val="Style1"/>
              <w:widowControl/>
              <w:rPr>
                <w:sz w:val="20"/>
                <w:szCs w:val="20"/>
              </w:rPr>
            </w:pPr>
          </w:p>
          <w:p w:rsidR="00F429FF" w:rsidRPr="001C72D9" w:rsidRDefault="00F429FF" w:rsidP="00684D93">
            <w:pPr>
              <w:pStyle w:val="Style1"/>
              <w:widowControl/>
              <w:rPr>
                <w:sz w:val="20"/>
                <w:szCs w:val="20"/>
              </w:rPr>
            </w:pPr>
          </w:p>
          <w:p w:rsidR="00F429FF" w:rsidRPr="001C72D9" w:rsidRDefault="00F429FF" w:rsidP="00684D93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1</w:t>
            </w:r>
          </w:p>
          <w:p w:rsidR="00F429FF" w:rsidRPr="001C72D9" w:rsidRDefault="00F429FF" w:rsidP="00684D93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Предъявляется оригинал, изготавливается копия или оригинал</w:t>
            </w:r>
          </w:p>
          <w:p w:rsidR="00F429FF" w:rsidRPr="001C72D9" w:rsidRDefault="00F429FF" w:rsidP="00684D93">
            <w:pPr>
              <w:pStyle w:val="Style1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3C389D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Необязательный документ.</w:t>
            </w:r>
          </w:p>
          <w:p w:rsidR="00F429FF" w:rsidRPr="001C72D9" w:rsidRDefault="00F429FF" w:rsidP="003C389D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Предоставляется, если за услугой обращается руководитель юридического лица.</w:t>
            </w:r>
          </w:p>
          <w:p w:rsidR="00F429FF" w:rsidRPr="001C72D9" w:rsidRDefault="00F429FF" w:rsidP="003C389D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F429FF" w:rsidRPr="001C72D9" w:rsidRDefault="00F429FF" w:rsidP="003C389D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Необязательный документ.</w:t>
            </w:r>
          </w:p>
          <w:p w:rsidR="00F429FF" w:rsidRPr="001C72D9" w:rsidRDefault="00F429FF" w:rsidP="003C389D">
            <w:pPr>
              <w:pStyle w:val="Style1"/>
              <w:jc w:val="both"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Предоставляется в случае обращения за предоставлением услуги представителя заявителя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684D93">
            <w:pPr>
              <w:widowControl/>
              <w:jc w:val="both"/>
              <w:rPr>
                <w:sz w:val="20"/>
                <w:szCs w:val="20"/>
              </w:rPr>
            </w:pPr>
          </w:p>
          <w:p w:rsidR="00F429FF" w:rsidRPr="001C72D9" w:rsidRDefault="00F429FF" w:rsidP="00684D93">
            <w:pPr>
              <w:widowControl/>
              <w:jc w:val="both"/>
              <w:rPr>
                <w:sz w:val="20"/>
                <w:szCs w:val="20"/>
              </w:rPr>
            </w:pPr>
          </w:p>
          <w:p w:rsidR="00F429FF" w:rsidRPr="001C72D9" w:rsidRDefault="00F429FF" w:rsidP="00684D93">
            <w:pPr>
              <w:widowControl/>
              <w:jc w:val="both"/>
              <w:rPr>
                <w:sz w:val="20"/>
                <w:szCs w:val="20"/>
              </w:rPr>
            </w:pPr>
          </w:p>
          <w:p w:rsidR="00F429FF" w:rsidRPr="001C72D9" w:rsidRDefault="00F429FF" w:rsidP="00684D93">
            <w:pPr>
              <w:widowControl/>
              <w:jc w:val="both"/>
              <w:rPr>
                <w:sz w:val="20"/>
                <w:szCs w:val="20"/>
              </w:rPr>
            </w:pPr>
          </w:p>
          <w:p w:rsidR="00F429FF" w:rsidRPr="001C72D9" w:rsidRDefault="00F429FF" w:rsidP="00684D93">
            <w:pPr>
              <w:widowControl/>
              <w:jc w:val="both"/>
              <w:rPr>
                <w:sz w:val="20"/>
                <w:szCs w:val="20"/>
              </w:rPr>
            </w:pPr>
          </w:p>
          <w:p w:rsidR="00F429FF" w:rsidRPr="001C72D9" w:rsidRDefault="00F429FF" w:rsidP="00684D93">
            <w:pPr>
              <w:widowControl/>
              <w:jc w:val="both"/>
              <w:rPr>
                <w:sz w:val="20"/>
                <w:szCs w:val="20"/>
              </w:rPr>
            </w:pPr>
          </w:p>
          <w:p w:rsidR="00F429FF" w:rsidRPr="001C72D9" w:rsidRDefault="00F429FF" w:rsidP="00684D93">
            <w:pPr>
              <w:widowControl/>
              <w:jc w:val="both"/>
              <w:rPr>
                <w:sz w:val="20"/>
                <w:szCs w:val="20"/>
              </w:rPr>
            </w:pPr>
          </w:p>
          <w:p w:rsidR="00F429FF" w:rsidRPr="001C72D9" w:rsidRDefault="00F429FF" w:rsidP="00684D93">
            <w:pPr>
              <w:widowControl/>
              <w:jc w:val="both"/>
              <w:rPr>
                <w:sz w:val="20"/>
                <w:szCs w:val="20"/>
              </w:rPr>
            </w:pPr>
          </w:p>
          <w:p w:rsidR="00F429FF" w:rsidRPr="001C72D9" w:rsidRDefault="00F429FF" w:rsidP="00684D93">
            <w:pPr>
              <w:widowControl/>
              <w:jc w:val="both"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Доверенность на осуществление действий от имени юридического лица, подписанная руководителем и заверенная печатью юридического лица. Или нотариально заверенная копия такой доверенности</w:t>
            </w:r>
          </w:p>
          <w:p w:rsidR="00F429FF" w:rsidRPr="001C72D9" w:rsidRDefault="00F429FF" w:rsidP="00684D9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684D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684D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F429FF" w:rsidRPr="001C72D9" w:rsidTr="00916D36">
        <w:trPr>
          <w:trHeight w:val="38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3C389D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5.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3C389D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Документ, подтверждающий полномочия законного представителя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3C389D">
            <w:pPr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  <w:lang w:eastAsia="en-US"/>
              </w:rPr>
              <w:t xml:space="preserve">Акт органа опеки и попечительства о назначении опекуна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3C389D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1</w:t>
            </w:r>
          </w:p>
          <w:p w:rsidR="00F429FF" w:rsidRPr="001C72D9" w:rsidRDefault="00F429FF" w:rsidP="003C389D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3C389D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Необязательный документ.</w:t>
            </w:r>
          </w:p>
          <w:p w:rsidR="00F429FF" w:rsidRPr="001C72D9" w:rsidRDefault="00F429FF" w:rsidP="003C389D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3C389D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Документ, подтверждающий полномочия законного представителя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3C389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3C389D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F429FF" w:rsidRPr="001C72D9" w:rsidTr="00515B6B">
        <w:trPr>
          <w:trHeight w:val="382"/>
        </w:trPr>
        <w:tc>
          <w:tcPr>
            <w:tcW w:w="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429FF" w:rsidRPr="001C72D9" w:rsidRDefault="00F429FF" w:rsidP="0091352F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6.</w:t>
            </w:r>
          </w:p>
        </w:tc>
        <w:tc>
          <w:tcPr>
            <w:tcW w:w="17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429FF" w:rsidRPr="001C72D9" w:rsidRDefault="00F429FF" w:rsidP="003C389D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Правоустанавливающие документы на переводимое помещение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91352F" w:rsidRDefault="00F429FF" w:rsidP="003C389D">
            <w:pPr>
              <w:widowControl/>
              <w:jc w:val="both"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 xml:space="preserve">Выписка из </w:t>
            </w:r>
            <w:r w:rsidRPr="0091352F">
              <w:rPr>
                <w:sz w:val="20"/>
                <w:szCs w:val="20"/>
              </w:rPr>
              <w:t>Единого государственного реестра недвижимости об основных характеристиках и зарегистрированных правах на объект недвижимости</w:t>
            </w:r>
          </w:p>
          <w:p w:rsidR="00F429FF" w:rsidRPr="001C72D9" w:rsidRDefault="00F429FF" w:rsidP="003C389D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3C389D">
            <w:pPr>
              <w:widowControl/>
              <w:jc w:val="both"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 xml:space="preserve">1 </w:t>
            </w:r>
          </w:p>
          <w:p w:rsidR="00F429FF" w:rsidRPr="001C72D9" w:rsidRDefault="00F429FF" w:rsidP="003C389D">
            <w:pPr>
              <w:widowControl/>
              <w:jc w:val="both"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Предъявляется оригинал</w:t>
            </w:r>
            <w:r w:rsidRPr="0091352F">
              <w:rPr>
                <w:sz w:val="20"/>
                <w:szCs w:val="20"/>
              </w:rPr>
              <w:t>либо копия, заверенная в установленном законом порядке.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3C389D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Необязательный документ.</w:t>
            </w:r>
          </w:p>
          <w:p w:rsidR="00F429FF" w:rsidRPr="001C72D9" w:rsidRDefault="00F429FF" w:rsidP="003C389D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Предоставляется заявителем по желанию или указывается на его наличие в заявлении</w:t>
            </w:r>
            <w:r w:rsidRPr="001C72D9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3C389D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 xml:space="preserve">Форма выписки утверждена приказом Минэкономразвития РФ </w:t>
            </w:r>
          </w:p>
          <w:p w:rsidR="00F429FF" w:rsidRPr="001C72D9" w:rsidRDefault="00F429FF" w:rsidP="003C389D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от 20.06.2016 № 378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3C389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3C389D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F429FF" w:rsidRPr="001C72D9" w:rsidTr="00515B6B">
        <w:trPr>
          <w:trHeight w:val="382"/>
        </w:trPr>
        <w:tc>
          <w:tcPr>
            <w:tcW w:w="5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3C389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3C389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91352F" w:rsidRDefault="00F429FF" w:rsidP="003C389D">
            <w:pPr>
              <w:widowControl/>
              <w:jc w:val="both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  <w:lang w:eastAsia="en-US"/>
              </w:rPr>
              <w:t>Правоустанавливающие документы на объекты недвижимости, права на которые не зарегистрированы в Едином государственном реестре недвижимости</w:t>
            </w:r>
          </w:p>
          <w:p w:rsidR="00F429FF" w:rsidRPr="001C72D9" w:rsidRDefault="00F429FF" w:rsidP="003C389D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3C389D">
            <w:pPr>
              <w:widowControl/>
              <w:jc w:val="both"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 xml:space="preserve">1 </w:t>
            </w:r>
          </w:p>
          <w:p w:rsidR="00F429FF" w:rsidRPr="001C72D9" w:rsidRDefault="00F429FF" w:rsidP="009A749C">
            <w:pPr>
              <w:widowControl/>
              <w:jc w:val="both"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 xml:space="preserve">Предъявляется оригинал </w:t>
            </w:r>
            <w:r w:rsidRPr="0091352F">
              <w:rPr>
                <w:sz w:val="20"/>
                <w:szCs w:val="20"/>
              </w:rPr>
              <w:t>либо копия, заверенная в установленном законом порядке.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3C389D">
            <w:pPr>
              <w:widowControl/>
              <w:jc w:val="both"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Обязательный документ.</w:t>
            </w:r>
          </w:p>
          <w:p w:rsidR="00F429FF" w:rsidRPr="001C72D9" w:rsidRDefault="00F429FF" w:rsidP="003C389D">
            <w:pPr>
              <w:widowControl/>
              <w:jc w:val="both"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 xml:space="preserve">Предоставляется в случае, если </w:t>
            </w:r>
            <w:r w:rsidRPr="0091352F">
              <w:rPr>
                <w:sz w:val="20"/>
                <w:szCs w:val="20"/>
                <w:lang w:eastAsia="en-US"/>
              </w:rPr>
              <w:t xml:space="preserve"> правоустанавливающие документы на объекты недвижимости не зарегистрированы в Едином государственном реестре недвижимости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3C389D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3C389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3C389D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F429FF" w:rsidRPr="001C72D9" w:rsidTr="00916D36">
        <w:trPr>
          <w:trHeight w:val="38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916D36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7.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916D36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Документ, содержащий техническую информацию об объекте недвижимости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916D36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 xml:space="preserve">План переводимого помещения с его техническим описанием </w:t>
            </w:r>
          </w:p>
          <w:p w:rsidR="00F429FF" w:rsidRPr="001C72D9" w:rsidRDefault="00F429FF" w:rsidP="00916D36">
            <w:pPr>
              <w:pStyle w:val="Style1"/>
              <w:widowControl/>
              <w:rPr>
                <w:sz w:val="20"/>
                <w:szCs w:val="20"/>
              </w:rPr>
            </w:pPr>
          </w:p>
          <w:p w:rsidR="00F429FF" w:rsidRPr="001C72D9" w:rsidRDefault="00F429FF" w:rsidP="00916D36">
            <w:pPr>
              <w:pStyle w:val="Style1"/>
              <w:widowControl/>
              <w:rPr>
                <w:sz w:val="20"/>
                <w:szCs w:val="20"/>
              </w:rPr>
            </w:pPr>
          </w:p>
          <w:p w:rsidR="00F429FF" w:rsidRPr="001C72D9" w:rsidRDefault="00F429FF" w:rsidP="00916D3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916D36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1</w:t>
            </w:r>
          </w:p>
          <w:p w:rsidR="00F429FF" w:rsidRPr="001C72D9" w:rsidRDefault="00F429FF" w:rsidP="00916D36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916D3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Необязательный документ.</w:t>
            </w:r>
          </w:p>
          <w:p w:rsidR="00F429FF" w:rsidRPr="001C72D9" w:rsidRDefault="00F429FF" w:rsidP="00916D3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Предоставляется заявителем по желанию или указывается на его наличие в заявлении</w:t>
            </w:r>
            <w:r w:rsidRPr="001C72D9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916D36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916D3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916D36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F429FF" w:rsidRPr="001C72D9" w:rsidTr="00916D36">
        <w:trPr>
          <w:trHeight w:val="198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916D36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8.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916D36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Поэтажный план</w:t>
            </w:r>
          </w:p>
          <w:p w:rsidR="00F429FF" w:rsidRPr="001C72D9" w:rsidRDefault="00F429FF" w:rsidP="00916D36">
            <w:pPr>
              <w:rPr>
                <w:sz w:val="20"/>
                <w:szCs w:val="20"/>
              </w:rPr>
            </w:pPr>
          </w:p>
          <w:p w:rsidR="00F429FF" w:rsidRPr="001C72D9" w:rsidRDefault="00F429FF" w:rsidP="00916D36">
            <w:pPr>
              <w:rPr>
                <w:sz w:val="20"/>
                <w:szCs w:val="20"/>
              </w:rPr>
            </w:pPr>
          </w:p>
          <w:p w:rsidR="00F429FF" w:rsidRPr="001C72D9" w:rsidRDefault="00F429FF" w:rsidP="00916D36">
            <w:pPr>
              <w:tabs>
                <w:tab w:val="left" w:pos="1356"/>
              </w:tabs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916D36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Поэтажный план</w:t>
            </w:r>
            <w:r>
              <w:rPr>
                <w:sz w:val="20"/>
                <w:szCs w:val="20"/>
              </w:rPr>
              <w:t xml:space="preserve"> </w:t>
            </w:r>
            <w:r w:rsidRPr="001C72D9">
              <w:rPr>
                <w:sz w:val="20"/>
                <w:szCs w:val="20"/>
              </w:rPr>
              <w:t>дома, в котором находится переводимое помещение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916D36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1</w:t>
            </w:r>
          </w:p>
          <w:p w:rsidR="00F429FF" w:rsidRPr="001C72D9" w:rsidRDefault="00F429FF" w:rsidP="00916D36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916D3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Необязательный документ.</w:t>
            </w:r>
          </w:p>
          <w:p w:rsidR="00F429FF" w:rsidRPr="001C72D9" w:rsidRDefault="00F429FF" w:rsidP="00916D3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Предоставляется заявителем по желанию или указывается на его наличие в заявлении</w:t>
            </w:r>
            <w:r w:rsidRPr="001C72D9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916D36">
            <w:pPr>
              <w:pStyle w:val="Style1"/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916D3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916D36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F429FF" w:rsidRPr="001C72D9" w:rsidTr="00916D36">
        <w:trPr>
          <w:trHeight w:val="38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916D36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9.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916D36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Проект переустройства и (или) перепланировки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916D36">
            <w:pPr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Проект переустройства и (или) перепланировки переводимого помещения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916D36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1</w:t>
            </w:r>
          </w:p>
          <w:p w:rsidR="00F429FF" w:rsidRPr="001C72D9" w:rsidRDefault="00F429FF" w:rsidP="00916D36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916D3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Необязательный документ.</w:t>
            </w:r>
          </w:p>
          <w:p w:rsidR="00F429FF" w:rsidRPr="001C72D9" w:rsidRDefault="00F429FF" w:rsidP="00916D3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Предоставляется в случае, если переустройство и (или) перепланировка требуются для обеспечения использования такого помещения в качестве жилого или нежилого помещения.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916D36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Подготавливается и оформляется в установленном порядке</w:t>
            </w:r>
          </w:p>
          <w:p w:rsidR="00F429FF" w:rsidRPr="001C72D9" w:rsidRDefault="00F429FF" w:rsidP="00916D36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  <w:p w:rsidR="00F429FF" w:rsidRPr="001C72D9" w:rsidRDefault="00F429FF" w:rsidP="00916D36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916D3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916D36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F429FF" w:rsidRPr="001C72D9" w:rsidTr="00515B6B">
        <w:trPr>
          <w:trHeight w:val="38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916D36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10.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916D3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 xml:space="preserve">Документы, подтверждающие согласие </w:t>
            </w:r>
            <w:r w:rsidRPr="00515B6B">
              <w:rPr>
                <w:sz w:val="20"/>
                <w:szCs w:val="20"/>
                <w:lang w:eastAsia="en-US"/>
              </w:rPr>
              <w:t>собственников помещений в многоквартирном доме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916D36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Согласие собственников многоквартирного дома либо решение общего собрания собственников помещений в многоквартирном доме</w:t>
            </w:r>
          </w:p>
          <w:p w:rsidR="00F429FF" w:rsidRPr="001C72D9" w:rsidRDefault="00F429FF" w:rsidP="00916D36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  <w:p w:rsidR="00F429FF" w:rsidRPr="001C72D9" w:rsidRDefault="00F429FF" w:rsidP="00916D36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  <w:p w:rsidR="00F429FF" w:rsidRPr="001C72D9" w:rsidRDefault="00F429FF" w:rsidP="00916D36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  <w:p w:rsidR="00F429FF" w:rsidRPr="001C72D9" w:rsidRDefault="00F429FF" w:rsidP="00916D36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  <w:p w:rsidR="00F429FF" w:rsidRPr="001C72D9" w:rsidRDefault="00F429FF" w:rsidP="00916D36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916D36">
            <w:pPr>
              <w:pStyle w:val="Style1"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1</w:t>
            </w:r>
          </w:p>
          <w:p w:rsidR="00F429FF" w:rsidRPr="001C72D9" w:rsidRDefault="00F429FF" w:rsidP="00916D36">
            <w:pPr>
              <w:pStyle w:val="Style1"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Предъявляется оригинал</w:t>
            </w:r>
          </w:p>
          <w:p w:rsidR="00F429FF" w:rsidRPr="001C72D9" w:rsidRDefault="00F429FF" w:rsidP="00916D36">
            <w:pPr>
              <w:pStyle w:val="Style1"/>
              <w:widowControl/>
              <w:rPr>
                <w:sz w:val="20"/>
                <w:szCs w:val="20"/>
              </w:rPr>
            </w:pPr>
          </w:p>
          <w:p w:rsidR="00F429FF" w:rsidRPr="001C72D9" w:rsidRDefault="00F429FF" w:rsidP="00916D36">
            <w:pPr>
              <w:pStyle w:val="Style1"/>
              <w:widowControl/>
              <w:rPr>
                <w:sz w:val="20"/>
                <w:szCs w:val="20"/>
              </w:rPr>
            </w:pPr>
          </w:p>
          <w:p w:rsidR="00F429FF" w:rsidRPr="001C72D9" w:rsidRDefault="00F429FF" w:rsidP="00916D36">
            <w:pPr>
              <w:pStyle w:val="Style1"/>
              <w:widowControl/>
              <w:rPr>
                <w:sz w:val="20"/>
                <w:szCs w:val="20"/>
              </w:rPr>
            </w:pPr>
          </w:p>
          <w:p w:rsidR="00F429FF" w:rsidRPr="001C72D9" w:rsidRDefault="00F429FF" w:rsidP="00916D3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916D3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Необязательный документ.</w:t>
            </w:r>
          </w:p>
          <w:p w:rsidR="00F429FF" w:rsidRPr="001C72D9" w:rsidRDefault="00F429FF" w:rsidP="009A749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Предоставляется в случае, если реконструкция, переустройство и (или) перепланировка помещений затрагивает общее имущество многоквартирного дома)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916D36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 xml:space="preserve">Получено в порядке, предусмотренном Жилищным </w:t>
            </w:r>
            <w:hyperlink r:id="rId8" w:history="1">
              <w:r w:rsidRPr="001C72D9">
                <w:rPr>
                  <w:rStyle w:val="Hyperlink"/>
                  <w:color w:val="auto"/>
                  <w:sz w:val="20"/>
                  <w:szCs w:val="20"/>
                  <w:u w:val="none"/>
                </w:rPr>
                <w:t>кодексом</w:t>
              </w:r>
            </w:hyperlink>
            <w:r w:rsidRPr="001C72D9">
              <w:rPr>
                <w:sz w:val="20"/>
                <w:szCs w:val="20"/>
              </w:rPr>
              <w:t xml:space="preserve"> РФ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916D3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916D36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</w:tbl>
    <w:p w:rsidR="00F429FF" w:rsidRPr="006C12C2" w:rsidRDefault="00F429FF" w:rsidP="00F02718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F429FF" w:rsidRPr="0091352F" w:rsidRDefault="00F429FF" w:rsidP="00AB683F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  <w:r w:rsidRPr="006C12C2">
        <w:rPr>
          <w:rStyle w:val="FontStyle20"/>
          <w:sz w:val="20"/>
          <w:szCs w:val="20"/>
        </w:rPr>
        <w:t>Раздел 5. «Документы и сведения, получаемые посредством межведомственного информационного взаимодействия»</w:t>
      </w:r>
    </w:p>
    <w:p w:rsidR="00F429FF" w:rsidRPr="0091352F" w:rsidRDefault="00F429FF" w:rsidP="00AB683F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F429FF" w:rsidRPr="0091352F" w:rsidRDefault="00F429FF" w:rsidP="00AB683F">
      <w:pPr>
        <w:widowControl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01"/>
        <w:gridCol w:w="1534"/>
        <w:gridCol w:w="1713"/>
        <w:gridCol w:w="1763"/>
        <w:gridCol w:w="1653"/>
        <w:gridCol w:w="1376"/>
        <w:gridCol w:w="1653"/>
        <w:gridCol w:w="1792"/>
        <w:gridCol w:w="1752"/>
      </w:tblGrid>
      <w:tr w:rsidR="00F429FF" w:rsidRPr="001C72D9" w:rsidTr="00C14593">
        <w:trPr>
          <w:trHeight w:val="1665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Наименование</w:t>
            </w: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органа (организации), направляющего(ей) межведомственный запрос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Наименование</w:t>
            </w: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органа (организации),</w:t>
            </w: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в адрес, которого(ой) направляется межведомст</w:t>
            </w:r>
            <w:r w:rsidRPr="001C72D9">
              <w:rPr>
                <w:rStyle w:val="FontStyle23"/>
                <w:sz w:val="20"/>
                <w:szCs w:val="20"/>
              </w:rPr>
              <w:softHyphen/>
              <w:t>венный запрос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  <w:lang w:eastAsia="en-US"/>
              </w:rPr>
            </w:pPr>
            <w:r w:rsidRPr="001C72D9">
              <w:rPr>
                <w:rStyle w:val="FontStyle23"/>
                <w:sz w:val="20"/>
                <w:szCs w:val="20"/>
                <w:lang w:val="en-US" w:eastAsia="en-US"/>
              </w:rPr>
              <w:t>SID</w:t>
            </w:r>
            <w:r w:rsidRPr="001C72D9">
              <w:rPr>
                <w:rStyle w:val="FontStyle23"/>
                <w:sz w:val="20"/>
                <w:szCs w:val="20"/>
                <w:lang w:eastAsia="en-US"/>
              </w:rPr>
              <w:t xml:space="preserve"> электронного</w:t>
            </w: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сервиса/ наименование вида сведений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Срок</w:t>
            </w: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осуществления межведомственного информационного</w:t>
            </w: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взаимодействия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Формы (шаблоны) межведомственного запроса и ответа на межведомственны й запрос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F429FF" w:rsidRPr="001C72D9" w:rsidTr="00C14593">
        <w:trPr>
          <w:trHeight w:val="191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9</w:t>
            </w:r>
          </w:p>
        </w:tc>
      </w:tr>
      <w:tr w:rsidR="00F429FF" w:rsidRPr="001C72D9" w:rsidTr="00C14593">
        <w:trPr>
          <w:trHeight w:val="191"/>
        </w:trPr>
        <w:tc>
          <w:tcPr>
            <w:tcW w:w="1503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1"/>
              <w:widowControl/>
              <w:spacing w:line="240" w:lineRule="auto"/>
              <w:ind w:left="720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b/>
                <w:sz w:val="20"/>
                <w:szCs w:val="20"/>
              </w:rPr>
              <w:t>Подуслуга № 1</w:t>
            </w:r>
          </w:p>
        </w:tc>
      </w:tr>
      <w:tr w:rsidR="00F429FF" w:rsidRPr="001C72D9" w:rsidTr="00C14593">
        <w:trPr>
          <w:trHeight w:val="312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-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-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-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-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-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-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-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-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-</w:t>
            </w:r>
          </w:p>
        </w:tc>
      </w:tr>
      <w:tr w:rsidR="00F429FF" w:rsidRPr="001C72D9" w:rsidTr="00C14593">
        <w:trPr>
          <w:trHeight w:val="191"/>
        </w:trPr>
        <w:tc>
          <w:tcPr>
            <w:tcW w:w="1503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1"/>
              <w:widowControl/>
              <w:spacing w:line="240" w:lineRule="auto"/>
              <w:ind w:left="720"/>
              <w:rPr>
                <w:rStyle w:val="FontStyle23"/>
                <w:b/>
                <w:sz w:val="20"/>
                <w:szCs w:val="20"/>
              </w:rPr>
            </w:pPr>
            <w:r w:rsidRPr="001C72D9">
              <w:rPr>
                <w:rStyle w:val="FontStyle23"/>
                <w:b/>
                <w:sz w:val="20"/>
                <w:szCs w:val="20"/>
              </w:rPr>
              <w:t>Подуслуга № 2</w:t>
            </w:r>
          </w:p>
        </w:tc>
      </w:tr>
      <w:tr w:rsidR="00F429FF" w:rsidRPr="001C72D9" w:rsidTr="00C14593">
        <w:trPr>
          <w:trHeight w:val="312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-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-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-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-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-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-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-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i/>
                <w:sz w:val="20"/>
                <w:szCs w:val="20"/>
              </w:rPr>
            </w:pPr>
            <w:r w:rsidRPr="001C72D9">
              <w:rPr>
                <w:i/>
                <w:sz w:val="20"/>
                <w:szCs w:val="20"/>
              </w:rPr>
              <w:t>-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-</w:t>
            </w:r>
          </w:p>
        </w:tc>
      </w:tr>
    </w:tbl>
    <w:p w:rsidR="00F429FF" w:rsidRPr="0091352F" w:rsidRDefault="00F429FF" w:rsidP="00AB683F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</w:p>
    <w:p w:rsidR="00F429FF" w:rsidRPr="006C12C2" w:rsidRDefault="00F429FF" w:rsidP="00AB683F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6C12C2">
        <w:rPr>
          <w:rStyle w:val="FontStyle20"/>
          <w:sz w:val="20"/>
          <w:szCs w:val="20"/>
        </w:rPr>
        <w:t>Раздел 6. Результат «подуслуги»</w:t>
      </w:r>
    </w:p>
    <w:p w:rsidR="00F429FF" w:rsidRPr="0091352F" w:rsidRDefault="00F429FF" w:rsidP="00AB683F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F429FF" w:rsidRPr="0091352F" w:rsidRDefault="00F429FF" w:rsidP="00AB683F">
      <w:pPr>
        <w:widowControl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93"/>
        <w:gridCol w:w="1868"/>
        <w:gridCol w:w="1878"/>
        <w:gridCol w:w="1868"/>
        <w:gridCol w:w="1848"/>
        <w:gridCol w:w="1858"/>
        <w:gridCol w:w="1848"/>
        <w:gridCol w:w="1597"/>
        <w:gridCol w:w="50"/>
        <w:gridCol w:w="1648"/>
      </w:tblGrid>
      <w:tr w:rsidR="00F429FF" w:rsidRPr="001C72D9" w:rsidTr="00C14593">
        <w:trPr>
          <w:trHeight w:val="499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8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Документ/ документы, являющийся(иеся) результатом «подуслуги»</w:t>
            </w:r>
          </w:p>
        </w:tc>
        <w:tc>
          <w:tcPr>
            <w:tcW w:w="187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Требования к документу/ документам, являющемуся(имся) результатом «подуслуги»</w:t>
            </w:r>
          </w:p>
        </w:tc>
        <w:tc>
          <w:tcPr>
            <w:tcW w:w="18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Характеристика результата «подуслуги» (положительный/ отрицательный)</w:t>
            </w:r>
          </w:p>
        </w:tc>
        <w:tc>
          <w:tcPr>
            <w:tcW w:w="184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Форма документа/ документов,</w:t>
            </w: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являющегося (ихся) результатом «подуслуги»</w:t>
            </w:r>
          </w:p>
        </w:tc>
        <w:tc>
          <w:tcPr>
            <w:tcW w:w="185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Образец документа/ документов,</w:t>
            </w:r>
          </w:p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являющегося(ихся) результатом «подуслуги»</w:t>
            </w:r>
          </w:p>
        </w:tc>
        <w:tc>
          <w:tcPr>
            <w:tcW w:w="184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Способы получения результата «подуслуги»</w:t>
            </w:r>
          </w:p>
        </w:tc>
        <w:tc>
          <w:tcPr>
            <w:tcW w:w="32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Срок хранения невостребованных заявителем результатов «подуслуги»</w:t>
            </w:r>
          </w:p>
        </w:tc>
      </w:tr>
      <w:tr w:rsidR="00F429FF" w:rsidRPr="001C72D9" w:rsidTr="00C14593">
        <w:trPr>
          <w:trHeight w:val="150"/>
        </w:trPr>
        <w:tc>
          <w:tcPr>
            <w:tcW w:w="59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FF" w:rsidRPr="001C72D9" w:rsidRDefault="00F429FF" w:rsidP="00202922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FF" w:rsidRPr="001C72D9" w:rsidRDefault="00F429FF" w:rsidP="00202922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7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FF" w:rsidRPr="001C72D9" w:rsidRDefault="00F429FF" w:rsidP="00202922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FF" w:rsidRPr="001C72D9" w:rsidRDefault="00F429FF" w:rsidP="00202922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FF" w:rsidRPr="001C72D9" w:rsidRDefault="00F429FF" w:rsidP="00202922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FF" w:rsidRPr="001C72D9" w:rsidRDefault="00F429FF" w:rsidP="00202922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FF" w:rsidRPr="001C72D9" w:rsidRDefault="00F429FF" w:rsidP="00202922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F429FF" w:rsidRPr="001C72D9" w:rsidRDefault="00F429FF" w:rsidP="00202922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в органе</w:t>
            </w: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в МФЦ</w:t>
            </w:r>
          </w:p>
        </w:tc>
      </w:tr>
      <w:tr w:rsidR="00F429FF" w:rsidRPr="001C72D9" w:rsidTr="00C14593">
        <w:trPr>
          <w:trHeight w:val="17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9</w:t>
            </w:r>
          </w:p>
        </w:tc>
      </w:tr>
      <w:tr w:rsidR="00F429FF" w:rsidRPr="001C72D9" w:rsidTr="00C14593">
        <w:trPr>
          <w:trHeight w:val="156"/>
        </w:trPr>
        <w:tc>
          <w:tcPr>
            <w:tcW w:w="1505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1"/>
              <w:widowControl/>
              <w:spacing w:line="240" w:lineRule="auto"/>
              <w:ind w:left="720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b/>
                <w:sz w:val="20"/>
                <w:szCs w:val="20"/>
              </w:rPr>
              <w:t>Подуслуга № 1</w:t>
            </w:r>
          </w:p>
        </w:tc>
      </w:tr>
      <w:tr w:rsidR="00F429FF" w:rsidRPr="001C72D9" w:rsidTr="00C14593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1.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hyperlink r:id="rId9" w:history="1">
              <w:r w:rsidRPr="001C72D9">
                <w:rPr>
                  <w:rStyle w:val="Hyperlink"/>
                  <w:color w:val="000000"/>
                  <w:sz w:val="20"/>
                  <w:szCs w:val="20"/>
                  <w:u w:val="none"/>
                </w:rPr>
                <w:t>Уведомление</w:t>
              </w:r>
            </w:hyperlink>
            <w:r w:rsidRPr="001C72D9">
              <w:rPr>
                <w:sz w:val="20"/>
                <w:szCs w:val="20"/>
              </w:rPr>
              <w:t xml:space="preserve"> о переводе жилого помещения в нежилое помещение 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9A749C">
            <w:pPr>
              <w:pStyle w:val="Style1"/>
              <w:jc w:val="both"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Форма уведомления утверждена Постановлением Правительства Российской Федерации от 10.08.2005 №502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Положительный</w:t>
            </w:r>
          </w:p>
          <w:p w:rsidR="00F429FF" w:rsidRPr="001C72D9" w:rsidRDefault="00F429FF" w:rsidP="00515B6B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- лично в Администрации</w:t>
            </w:r>
          </w:p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- лично в МФЦ</w:t>
            </w:r>
          </w:p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- по почте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</w:tc>
      </w:tr>
      <w:tr w:rsidR="00F429FF" w:rsidRPr="001C72D9" w:rsidTr="00C14593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2.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hyperlink r:id="rId10" w:history="1">
              <w:r w:rsidRPr="001C72D9">
                <w:rPr>
                  <w:rStyle w:val="Hyperlink"/>
                  <w:color w:val="000000"/>
                  <w:sz w:val="20"/>
                  <w:szCs w:val="20"/>
                  <w:u w:val="none"/>
                </w:rPr>
                <w:t>Уведомление</w:t>
              </w:r>
            </w:hyperlink>
            <w:r w:rsidRPr="001C72D9">
              <w:rPr>
                <w:sz w:val="20"/>
                <w:szCs w:val="20"/>
              </w:rPr>
              <w:t xml:space="preserve"> об отказе в переводе жилого помещения в нежилое помещение 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3C6598">
            <w:pPr>
              <w:pStyle w:val="Style1"/>
              <w:jc w:val="both"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Форма уведомления утверждена Постановлением Правительства Российской Федерации от 10.08.2005 №502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Отрицательный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- лично в Администрации</w:t>
            </w:r>
          </w:p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- лично в МФЦ</w:t>
            </w:r>
          </w:p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- по почте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</w:tc>
      </w:tr>
      <w:tr w:rsidR="00F429FF" w:rsidRPr="001C72D9" w:rsidTr="002E038E">
        <w:trPr>
          <w:trHeight w:val="296"/>
        </w:trPr>
        <w:tc>
          <w:tcPr>
            <w:tcW w:w="1505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  <w:r w:rsidRPr="001C72D9">
              <w:rPr>
                <w:rStyle w:val="FontStyle23"/>
                <w:b/>
                <w:sz w:val="20"/>
                <w:szCs w:val="20"/>
              </w:rPr>
              <w:t>Подуслуга № 2</w:t>
            </w:r>
          </w:p>
        </w:tc>
      </w:tr>
      <w:tr w:rsidR="00F429FF" w:rsidRPr="001C72D9" w:rsidTr="00C14593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1.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hyperlink r:id="rId11" w:history="1">
              <w:r w:rsidRPr="001C72D9">
                <w:rPr>
                  <w:rStyle w:val="Hyperlink"/>
                  <w:color w:val="000000"/>
                  <w:sz w:val="20"/>
                  <w:szCs w:val="20"/>
                  <w:u w:val="none"/>
                </w:rPr>
                <w:t>Уведомление</w:t>
              </w:r>
            </w:hyperlink>
            <w:r w:rsidRPr="001C72D9">
              <w:rPr>
                <w:sz w:val="20"/>
                <w:szCs w:val="20"/>
              </w:rPr>
              <w:t xml:space="preserve"> о переводе нежилого помещения в жилое помещение 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3C6598">
            <w:pPr>
              <w:pStyle w:val="Style1"/>
              <w:jc w:val="both"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Форма уведомления утверждена Постановлением Правительства Российской Федерации от 10.08.2005 №502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Положительный</w:t>
            </w:r>
          </w:p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- лично в Администрации</w:t>
            </w:r>
          </w:p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- лично в МФЦ</w:t>
            </w:r>
          </w:p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- по почте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 xml:space="preserve">30 календарных дней с даты получения результата услуги </w:t>
            </w:r>
          </w:p>
        </w:tc>
      </w:tr>
      <w:tr w:rsidR="00F429FF" w:rsidRPr="001C72D9" w:rsidTr="00C14593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2.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color w:val="000000"/>
                <w:sz w:val="20"/>
                <w:szCs w:val="20"/>
              </w:rPr>
            </w:pPr>
            <w:hyperlink r:id="rId12" w:history="1">
              <w:r w:rsidRPr="001C72D9">
                <w:rPr>
                  <w:rStyle w:val="Hyperlink"/>
                  <w:color w:val="000000"/>
                  <w:sz w:val="20"/>
                  <w:szCs w:val="20"/>
                  <w:u w:val="none"/>
                </w:rPr>
                <w:t>Уведомление</w:t>
              </w:r>
            </w:hyperlink>
            <w:r w:rsidRPr="001C72D9">
              <w:rPr>
                <w:sz w:val="20"/>
                <w:szCs w:val="20"/>
              </w:rPr>
              <w:t xml:space="preserve"> об отказе в переводе нежилого помещения в жилое помещение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364D28">
            <w:pPr>
              <w:pStyle w:val="Style1"/>
              <w:jc w:val="both"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Форма уведомления утверждена Постановлением Правительства Российской Федерации от 10.08.2005 №502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Отрицательный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- лично в Администрации</w:t>
            </w:r>
          </w:p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- лично в МФЦ</w:t>
            </w:r>
          </w:p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- по почте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</w:tc>
      </w:tr>
    </w:tbl>
    <w:p w:rsidR="00F429FF" w:rsidRPr="0091352F" w:rsidRDefault="00F429FF" w:rsidP="007840B8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</w:p>
    <w:p w:rsidR="00F429FF" w:rsidRPr="006C12C2" w:rsidRDefault="00F429FF" w:rsidP="007840B8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6C12C2">
        <w:rPr>
          <w:rStyle w:val="FontStyle20"/>
          <w:sz w:val="20"/>
          <w:szCs w:val="20"/>
        </w:rPr>
        <w:t xml:space="preserve">Раздел </w:t>
      </w:r>
      <w:r w:rsidRPr="006C12C2">
        <w:rPr>
          <w:rStyle w:val="FontStyle22"/>
          <w:sz w:val="20"/>
          <w:szCs w:val="20"/>
        </w:rPr>
        <w:t xml:space="preserve">7. </w:t>
      </w:r>
      <w:r w:rsidRPr="006C12C2">
        <w:rPr>
          <w:rStyle w:val="FontStyle20"/>
          <w:sz w:val="20"/>
          <w:szCs w:val="20"/>
        </w:rPr>
        <w:t xml:space="preserve">«Технологические процессы предоставления </w:t>
      </w:r>
      <w:r w:rsidRPr="006C12C2">
        <w:rPr>
          <w:rStyle w:val="FontStyle23"/>
          <w:sz w:val="20"/>
          <w:szCs w:val="20"/>
        </w:rPr>
        <w:t>«подуслуги»</w:t>
      </w:r>
    </w:p>
    <w:p w:rsidR="00F429FF" w:rsidRPr="0091352F" w:rsidRDefault="00F429FF" w:rsidP="007840B8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F429FF" w:rsidRPr="0091352F" w:rsidRDefault="00F429FF" w:rsidP="007840B8">
      <w:pPr>
        <w:widowControl/>
        <w:rPr>
          <w:sz w:val="2"/>
          <w:szCs w:val="2"/>
        </w:rPr>
      </w:pPr>
    </w:p>
    <w:tbl>
      <w:tblPr>
        <w:tblW w:w="1535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8"/>
        <w:gridCol w:w="2064"/>
        <w:gridCol w:w="3969"/>
        <w:gridCol w:w="2551"/>
        <w:gridCol w:w="2448"/>
        <w:gridCol w:w="1850"/>
        <w:gridCol w:w="1984"/>
      </w:tblGrid>
      <w:tr w:rsidR="00F429FF" w:rsidRPr="001C72D9" w:rsidTr="00653857">
        <w:trPr>
          <w:trHeight w:val="661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FF" w:rsidRPr="001C72D9" w:rsidRDefault="00F429FF" w:rsidP="00202922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Наименование процедуры процесса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Особенности исполнения процедуры процесса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Сроки исполнения процедуры (процесса)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Исполнитель процедуры процесса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Ресурсы, необходимые для выполнения процедуры процесса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FF" w:rsidRPr="001C72D9" w:rsidRDefault="00F429F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Формы документов, необходимые для выполнения процедуры процесса</w:t>
            </w:r>
          </w:p>
        </w:tc>
      </w:tr>
      <w:tr w:rsidR="00F429FF" w:rsidRPr="001C72D9" w:rsidTr="00653857">
        <w:trPr>
          <w:trHeight w:val="154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7</w:t>
            </w:r>
          </w:p>
        </w:tc>
      </w:tr>
      <w:tr w:rsidR="00F429FF" w:rsidRPr="001C72D9" w:rsidTr="00653857">
        <w:trPr>
          <w:trHeight w:val="169"/>
        </w:trPr>
        <w:tc>
          <w:tcPr>
            <w:tcW w:w="1535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3"/>
              <w:widowControl/>
              <w:spacing w:line="240" w:lineRule="auto"/>
              <w:ind w:left="720"/>
              <w:jc w:val="center"/>
              <w:rPr>
                <w:rStyle w:val="FontStyle23"/>
                <w:b/>
                <w:sz w:val="20"/>
                <w:szCs w:val="20"/>
              </w:rPr>
            </w:pPr>
            <w:r w:rsidRPr="001C72D9">
              <w:rPr>
                <w:rStyle w:val="FontStyle23"/>
                <w:b/>
                <w:sz w:val="20"/>
                <w:szCs w:val="20"/>
              </w:rPr>
              <w:t>Подуслуга № 1</w:t>
            </w:r>
          </w:p>
          <w:p w:rsidR="00F429FF" w:rsidRPr="001C72D9" w:rsidRDefault="00F429FF" w:rsidP="00202922">
            <w:pPr>
              <w:pStyle w:val="Style13"/>
              <w:widowControl/>
              <w:spacing w:line="240" w:lineRule="auto"/>
              <w:ind w:left="720"/>
              <w:jc w:val="center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b/>
                <w:sz w:val="20"/>
                <w:szCs w:val="20"/>
              </w:rPr>
              <w:t>Подуслуга № 2</w:t>
            </w:r>
          </w:p>
        </w:tc>
      </w:tr>
      <w:tr w:rsidR="00F429FF" w:rsidRPr="001C72D9" w:rsidTr="00653857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1.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Приём и регистрация запроса Заявителя в МФЦ;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Основания для начала административной процедуры-Обращение Заявителя в письменной форме. Заявитель предоставляет заявление с приложением необходимых документов. Заявление регистрируется автоматически в Автоматизированной системе МФЦ (АИС МФЦ)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15 мин.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Сотрудник МФЦ, ответственный за прием заявления и документов в МФЦ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нет</w:t>
            </w:r>
          </w:p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 xml:space="preserve">             -</w:t>
            </w:r>
          </w:p>
        </w:tc>
      </w:tr>
      <w:tr w:rsidR="00F429FF" w:rsidRPr="001C72D9" w:rsidTr="00653857">
        <w:trPr>
          <w:trHeight w:val="658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2.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Передача заявления и документов из МФЦ в Администрацию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Документы передаются на бумажном носителе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На следующий рабочий день после приема документов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Сотрудник МФЦ, ответственный за передачу документов в Администрацию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Организация курьерской службы МФЦ</w:t>
            </w:r>
          </w:p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Реестр передачи дел</w:t>
            </w:r>
          </w:p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Опись документов</w:t>
            </w:r>
          </w:p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F429FF" w:rsidRPr="001C72D9" w:rsidTr="00653857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3.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 xml:space="preserve">Получение МФЦ подготовленного  Администрацией результата услуги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При соответствующем волеизъявлении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На следующий рабочий день после подготовки уведомления</w:t>
            </w:r>
            <w:r w:rsidRPr="0091352F">
              <w:rPr>
                <w:sz w:val="20"/>
                <w:szCs w:val="20"/>
                <w:lang w:eastAsia="en-US"/>
              </w:rPr>
              <w:t xml:space="preserve"> о переводе (отказе в переводе) жилого (нежилого) помещения в нежилое (жилое) помещение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 xml:space="preserve">Сотрудник МФЦ, ответственный за прием документов в МФЦ 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Организация курьерской службы МФЦ</w:t>
            </w:r>
          </w:p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 xml:space="preserve">             -</w:t>
            </w:r>
          </w:p>
        </w:tc>
      </w:tr>
      <w:tr w:rsidR="00F429FF" w:rsidRPr="001C72D9" w:rsidTr="00653857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4.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Выдача результата услуги в МФЦ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При соответствующем волеизъявлении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В день обращения заявителя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Сотрудник МФЦ, ответственный за выдачу результата услуги в МФЦ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нет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1C72D9">
              <w:rPr>
                <w:sz w:val="20"/>
                <w:szCs w:val="20"/>
              </w:rPr>
              <w:t>Расписка в выдаче документов</w:t>
            </w:r>
          </w:p>
        </w:tc>
      </w:tr>
    </w:tbl>
    <w:p w:rsidR="00F429FF" w:rsidRDefault="00F429FF" w:rsidP="009B215C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F429FF" w:rsidRPr="006C12C2" w:rsidRDefault="00F429FF" w:rsidP="009B215C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6C12C2">
        <w:rPr>
          <w:rStyle w:val="FontStyle20"/>
          <w:sz w:val="20"/>
          <w:szCs w:val="20"/>
        </w:rPr>
        <w:t>Раздел 8. «Особенности предоставления «подуслуги» в электронной форме»</w:t>
      </w:r>
    </w:p>
    <w:p w:rsidR="00F429FF" w:rsidRPr="0091352F" w:rsidRDefault="00F429FF" w:rsidP="009B215C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F429FF" w:rsidRPr="0091352F" w:rsidRDefault="00F429FF" w:rsidP="009B215C">
      <w:pPr>
        <w:widowControl/>
        <w:rPr>
          <w:sz w:val="2"/>
          <w:szCs w:val="2"/>
        </w:rPr>
      </w:pPr>
    </w:p>
    <w:tbl>
      <w:tblPr>
        <w:tblW w:w="15347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410"/>
        <w:gridCol w:w="1701"/>
        <w:gridCol w:w="1277"/>
        <w:gridCol w:w="2509"/>
        <w:gridCol w:w="1601"/>
        <w:gridCol w:w="2835"/>
        <w:gridCol w:w="3014"/>
      </w:tblGrid>
      <w:tr w:rsidR="00F429FF" w:rsidRPr="001C72D9" w:rsidTr="00AF11C0">
        <w:trPr>
          <w:trHeight w:val="1738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FF" w:rsidRPr="001C72D9" w:rsidRDefault="00F429FF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1C72D9">
              <w:rPr>
                <w:rStyle w:val="FontStyle25"/>
                <w:b w:val="0"/>
                <w:sz w:val="20"/>
                <w:szCs w:val="20"/>
              </w:rPr>
              <w:t xml:space="preserve">Способ получения заявителем информации о сроках и порядке предоставления </w:t>
            </w:r>
            <w:r w:rsidRPr="001C72D9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FF" w:rsidRPr="001C72D9" w:rsidRDefault="00F429FF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1C72D9">
              <w:rPr>
                <w:rStyle w:val="FontStyle25"/>
                <w:b w:val="0"/>
                <w:sz w:val="20"/>
                <w:szCs w:val="20"/>
              </w:rPr>
              <w:t>Способ записи на прием в орган, МФЦ для подачи</w:t>
            </w:r>
          </w:p>
          <w:p w:rsidR="00F429FF" w:rsidRPr="001C72D9" w:rsidRDefault="00F429FF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1C72D9">
              <w:rPr>
                <w:rStyle w:val="FontStyle25"/>
                <w:b w:val="0"/>
                <w:sz w:val="20"/>
                <w:szCs w:val="20"/>
              </w:rPr>
              <w:t xml:space="preserve">запроса о предоставлении </w:t>
            </w:r>
            <w:r w:rsidRPr="001C72D9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FF" w:rsidRPr="001C72D9" w:rsidRDefault="00F429FF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1C72D9">
              <w:rPr>
                <w:rStyle w:val="FontStyle25"/>
                <w:b w:val="0"/>
                <w:sz w:val="20"/>
                <w:szCs w:val="20"/>
              </w:rPr>
              <w:t xml:space="preserve">Способ формирования запроса о предоставлении </w:t>
            </w:r>
            <w:r w:rsidRPr="001C72D9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FF" w:rsidRPr="001C72D9" w:rsidRDefault="00F429FF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1C72D9">
              <w:rPr>
                <w:rStyle w:val="FontStyle25"/>
                <w:b w:val="0"/>
                <w:sz w:val="20"/>
                <w:szCs w:val="20"/>
              </w:rPr>
              <w:t>Способ приема и регистрации органом, предоставляющим услугу, запроса о предоставлении</w:t>
            </w:r>
          </w:p>
          <w:p w:rsidR="00F429FF" w:rsidRPr="001C72D9" w:rsidRDefault="00F429FF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1C72D9">
              <w:rPr>
                <w:rStyle w:val="FontStyle25"/>
                <w:b w:val="0"/>
                <w:sz w:val="20"/>
                <w:szCs w:val="20"/>
              </w:rPr>
              <w:t xml:space="preserve">и иных документов, необходимых для предоставления </w:t>
            </w:r>
            <w:r w:rsidRPr="001C72D9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FF" w:rsidRPr="001C72D9" w:rsidRDefault="00F429FF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1C72D9">
              <w:rPr>
                <w:rStyle w:val="FontStyle25"/>
                <w:b w:val="0"/>
                <w:sz w:val="20"/>
                <w:szCs w:val="20"/>
              </w:rPr>
              <w:t xml:space="preserve">Способ оплаты государственной пошлины за предоставление </w:t>
            </w:r>
            <w:r w:rsidRPr="001C72D9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1C72D9">
              <w:rPr>
                <w:rStyle w:val="FontStyle25"/>
                <w:b w:val="0"/>
                <w:sz w:val="20"/>
                <w:szCs w:val="20"/>
              </w:rPr>
              <w:t>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FF" w:rsidRPr="001C72D9" w:rsidRDefault="00F429FF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1C72D9">
              <w:rPr>
                <w:rStyle w:val="FontStyle25"/>
                <w:b w:val="0"/>
                <w:sz w:val="20"/>
                <w:szCs w:val="20"/>
              </w:rPr>
              <w:t xml:space="preserve">Способ получения сведений о ходе выполнения запроса о предоставлении </w:t>
            </w:r>
            <w:r w:rsidRPr="001C72D9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FF" w:rsidRPr="001C72D9" w:rsidRDefault="00F429FF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1C72D9">
              <w:rPr>
                <w:rStyle w:val="FontStyle25"/>
                <w:b w:val="0"/>
                <w:sz w:val="20"/>
                <w:szCs w:val="20"/>
              </w:rPr>
              <w:t xml:space="preserve">Способ подачи жалобы на нарушение порядка предоставления </w:t>
            </w:r>
            <w:r w:rsidRPr="001C72D9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1C72D9">
              <w:rPr>
                <w:rStyle w:val="FontStyle25"/>
                <w:b w:val="0"/>
                <w:sz w:val="20"/>
                <w:szCs w:val="20"/>
              </w:rPr>
              <w:t xml:space="preserve"> и досудебного (внесудебного)</w:t>
            </w:r>
          </w:p>
          <w:p w:rsidR="00F429FF" w:rsidRPr="001C72D9" w:rsidRDefault="00F429FF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1C72D9">
              <w:rPr>
                <w:rStyle w:val="FontStyle25"/>
                <w:b w:val="0"/>
                <w:sz w:val="20"/>
                <w:szCs w:val="20"/>
              </w:rPr>
              <w:t xml:space="preserve">обжалования решений и действий (бездействия) органа в процессе получения </w:t>
            </w:r>
            <w:r w:rsidRPr="001C72D9">
              <w:rPr>
                <w:rStyle w:val="FontStyle23"/>
                <w:sz w:val="20"/>
                <w:szCs w:val="20"/>
              </w:rPr>
              <w:t>«подуслуги»</w:t>
            </w:r>
          </w:p>
        </w:tc>
      </w:tr>
      <w:tr w:rsidR="00F429FF" w:rsidRPr="001C72D9" w:rsidTr="00AF11C0">
        <w:trPr>
          <w:trHeight w:val="16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1C72D9">
              <w:rPr>
                <w:rStyle w:val="FontStyle25"/>
                <w:b w:val="0"/>
                <w:sz w:val="20"/>
                <w:szCs w:val="20"/>
              </w:rPr>
              <w:t>4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72D9">
              <w:rPr>
                <w:rStyle w:val="FontStyle23"/>
                <w:sz w:val="20"/>
                <w:szCs w:val="20"/>
              </w:rPr>
              <w:t>7</w:t>
            </w:r>
          </w:p>
        </w:tc>
      </w:tr>
      <w:tr w:rsidR="00F429FF" w:rsidRPr="001C72D9" w:rsidTr="00F312BA">
        <w:trPr>
          <w:trHeight w:val="161"/>
        </w:trPr>
        <w:tc>
          <w:tcPr>
            <w:tcW w:w="1534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1C72D9" w:rsidRDefault="00F429FF" w:rsidP="00C85FA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</w:tr>
      <w:tr w:rsidR="00F429FF" w:rsidRPr="001C72D9" w:rsidTr="00AF11C0">
        <w:trPr>
          <w:trHeight w:val="16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A47747" w:rsidRDefault="00F429FF" w:rsidP="00FE2CD6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hyperlink r:id="rId13" w:history="1">
              <w:r w:rsidRPr="00A47747">
                <w:rPr>
                  <w:rStyle w:val="Hyperlink"/>
                  <w:i/>
                  <w:color w:val="auto"/>
                  <w:sz w:val="22"/>
                  <w:szCs w:val="22"/>
                  <w:u w:val="none"/>
                </w:rPr>
                <w:t>https://uslugi.karelia.ru/rpeu/</w:t>
              </w:r>
            </w:hyperlink>
            <w:r w:rsidRPr="00A47747">
              <w:rPr>
                <w:rStyle w:val="FontStyle23"/>
                <w:i/>
                <w:sz w:val="22"/>
                <w:szCs w:val="22"/>
              </w:rPr>
              <w:t>;</w:t>
            </w:r>
          </w:p>
          <w:p w:rsidR="00F429FF" w:rsidRPr="00A47747" w:rsidRDefault="00F429FF" w:rsidP="00FE2CD6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hyperlink r:id="rId14" w:history="1">
              <w:r w:rsidRPr="00A47747">
                <w:rPr>
                  <w:rStyle w:val="Hyperlink"/>
                  <w:i/>
                  <w:color w:val="auto"/>
                  <w:sz w:val="22"/>
                  <w:szCs w:val="22"/>
                  <w:u w:val="none"/>
                </w:rPr>
                <w:t>https://www.gosuslugi.ru/structure/1000100010000002387</w:t>
              </w:r>
            </w:hyperlink>
            <w:r w:rsidRPr="00A47747">
              <w:rPr>
                <w:rStyle w:val="FontStyle23"/>
                <w:i/>
                <w:sz w:val="22"/>
                <w:szCs w:val="22"/>
              </w:rPr>
              <w:t>;</w:t>
            </w:r>
          </w:p>
          <w:p w:rsidR="00F429FF" w:rsidRPr="00A47747" w:rsidRDefault="00F429FF" w:rsidP="00FE2CD6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r w:rsidRPr="00A47747">
              <w:rPr>
                <w:rStyle w:val="FontStyle23"/>
                <w:i/>
                <w:sz w:val="22"/>
                <w:szCs w:val="22"/>
              </w:rPr>
              <w:t>http://louhiadm.ru/vlast/ispolnitelnaya_vlast/munitsipalnie_uslugi/reglamenti.html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A47747" w:rsidRDefault="00F429FF" w:rsidP="00FE2CD6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r w:rsidRPr="00A47747">
              <w:rPr>
                <w:rStyle w:val="FontStyle23"/>
                <w:i/>
                <w:sz w:val="22"/>
                <w:szCs w:val="22"/>
              </w:rPr>
              <w:t>http://louhiadm.ru/obratnaya_svyaz.html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A47747" w:rsidRDefault="00F429FF" w:rsidP="00FE2CD6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r w:rsidRPr="00A47747">
              <w:rPr>
                <w:rStyle w:val="FontStyle23"/>
                <w:i/>
                <w:sz w:val="22"/>
                <w:szCs w:val="22"/>
              </w:rPr>
              <w:t>нет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A47747" w:rsidRDefault="00F429FF" w:rsidP="00FE2CD6">
            <w:r w:rsidRPr="00A47747">
              <w:rPr>
                <w:rStyle w:val="FontStyle23"/>
                <w:i/>
                <w:sz w:val="22"/>
                <w:szCs w:val="22"/>
              </w:rPr>
              <w:t>нет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A47747" w:rsidRDefault="00F429FF" w:rsidP="00FE2CD6">
            <w:r w:rsidRPr="00A47747">
              <w:rPr>
                <w:rStyle w:val="FontStyle23"/>
                <w:i/>
                <w:sz w:val="22"/>
                <w:szCs w:val="22"/>
              </w:rPr>
              <w:t>нет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A47747" w:rsidRDefault="00F429FF" w:rsidP="00FE2CD6">
            <w:r w:rsidRPr="00A47747">
              <w:rPr>
                <w:rStyle w:val="FontStyle23"/>
                <w:i/>
                <w:sz w:val="22"/>
                <w:szCs w:val="22"/>
              </w:rPr>
              <w:t>нет</w:t>
            </w: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FF" w:rsidRPr="00A47747" w:rsidRDefault="00F429FF" w:rsidP="00FE2CD6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r w:rsidRPr="00A47747">
              <w:rPr>
                <w:rStyle w:val="FontStyle23"/>
                <w:i/>
                <w:sz w:val="22"/>
                <w:szCs w:val="22"/>
              </w:rPr>
              <w:t>http://louhiadm.ru/obratnaya_svyaz.html</w:t>
            </w:r>
          </w:p>
        </w:tc>
      </w:tr>
    </w:tbl>
    <w:p w:rsidR="00F429FF" w:rsidRPr="0091352F" w:rsidRDefault="00F429FF" w:rsidP="00747FC4">
      <w:pPr>
        <w:widowControl/>
        <w:autoSpaceDE/>
        <w:autoSpaceDN/>
        <w:adjustRightInd/>
        <w:spacing w:after="200" w:line="276" w:lineRule="auto"/>
        <w:rPr>
          <w:sz w:val="18"/>
          <w:szCs w:val="18"/>
        </w:rPr>
        <w:sectPr w:rsidR="00F429FF" w:rsidRPr="0091352F" w:rsidSect="0082348C">
          <w:headerReference w:type="default" r:id="rId15"/>
          <w:footerReference w:type="default" r:id="rId16"/>
          <w:pgSz w:w="16837" w:h="23810"/>
          <w:pgMar w:top="567" w:right="567" w:bottom="567" w:left="993" w:header="720" w:footer="720" w:gutter="0"/>
          <w:cols w:space="60"/>
          <w:noEndnote/>
          <w:docGrid w:linePitch="326"/>
        </w:sectPr>
      </w:pPr>
      <w:bookmarkStart w:id="0" w:name="_GoBack"/>
      <w:bookmarkEnd w:id="0"/>
    </w:p>
    <w:p w:rsidR="00F429FF" w:rsidRPr="0091352F" w:rsidRDefault="00F429FF" w:rsidP="00A47747">
      <w:pPr>
        <w:jc w:val="right"/>
        <w:rPr>
          <w:lang w:eastAsia="en-US"/>
        </w:rPr>
      </w:pPr>
      <w:r w:rsidRPr="0091352F">
        <w:rPr>
          <w:lang w:eastAsia="en-US"/>
        </w:rPr>
        <w:t xml:space="preserve">                Приложение № </w:t>
      </w:r>
      <w:r>
        <w:rPr>
          <w:lang w:eastAsia="en-US"/>
        </w:rPr>
        <w:t>1</w:t>
      </w:r>
    </w:p>
    <w:p w:rsidR="00F429FF" w:rsidRPr="0091352F" w:rsidRDefault="00F429FF" w:rsidP="00A47747">
      <w:pPr>
        <w:jc w:val="right"/>
        <w:rPr>
          <w:sz w:val="28"/>
          <w:szCs w:val="28"/>
          <w:lang w:eastAsia="en-US"/>
        </w:rPr>
      </w:pPr>
    </w:p>
    <w:p w:rsidR="00F429FF" w:rsidRPr="0091352F" w:rsidRDefault="00F429FF" w:rsidP="00A47747">
      <w:pPr>
        <w:jc w:val="right"/>
        <w:rPr>
          <w:lang w:eastAsia="en-US"/>
        </w:rPr>
      </w:pPr>
    </w:p>
    <w:p w:rsidR="00F429FF" w:rsidRPr="0091352F" w:rsidRDefault="00F429FF" w:rsidP="00A47747">
      <w:pPr>
        <w:widowControl/>
        <w:autoSpaceDE/>
        <w:autoSpaceDN/>
        <w:adjustRightInd/>
        <w:spacing w:after="200" w:line="276" w:lineRule="auto"/>
        <w:jc w:val="right"/>
        <w:rPr>
          <w:sz w:val="28"/>
          <w:szCs w:val="28"/>
          <w:lang w:eastAsia="en-US"/>
        </w:rPr>
      </w:pPr>
      <w:r w:rsidRPr="0091352F">
        <w:rPr>
          <w:sz w:val="28"/>
          <w:szCs w:val="28"/>
          <w:lang w:eastAsia="en-US"/>
        </w:rPr>
        <w:t xml:space="preserve">В Администрацию_________________________________ </w:t>
      </w:r>
    </w:p>
    <w:p w:rsidR="00F429FF" w:rsidRPr="0091352F" w:rsidRDefault="00F429FF" w:rsidP="00A47747">
      <w:pPr>
        <w:widowControl/>
        <w:autoSpaceDE/>
        <w:autoSpaceDN/>
        <w:adjustRightInd/>
        <w:spacing w:line="276" w:lineRule="auto"/>
        <w:jc w:val="right"/>
        <w:rPr>
          <w:sz w:val="28"/>
          <w:szCs w:val="28"/>
          <w:lang w:eastAsia="en-US"/>
        </w:rPr>
      </w:pPr>
      <w:r w:rsidRPr="0091352F">
        <w:rPr>
          <w:sz w:val="28"/>
          <w:szCs w:val="28"/>
          <w:lang w:eastAsia="en-US"/>
        </w:rPr>
        <w:t>от _______________________________________________</w:t>
      </w:r>
    </w:p>
    <w:p w:rsidR="00F429FF" w:rsidRPr="0091352F" w:rsidRDefault="00F429FF" w:rsidP="00A47747">
      <w:pPr>
        <w:widowControl/>
        <w:autoSpaceDE/>
        <w:autoSpaceDN/>
        <w:adjustRightInd/>
        <w:jc w:val="right"/>
        <w:rPr>
          <w:i/>
          <w:lang w:eastAsia="en-US"/>
        </w:rPr>
      </w:pPr>
      <w:r w:rsidRPr="0091352F">
        <w:rPr>
          <w:i/>
          <w:lang w:eastAsia="en-US"/>
        </w:rPr>
        <w:t xml:space="preserve">                                                                                                                                                Ф.И.О. собственника жилого помещения</w:t>
      </w:r>
      <w:r>
        <w:rPr>
          <w:i/>
          <w:lang w:eastAsia="en-US"/>
        </w:rPr>
        <w:t xml:space="preserve"> </w:t>
      </w:r>
      <w:r w:rsidRPr="0091352F">
        <w:rPr>
          <w:i/>
          <w:lang w:eastAsia="en-US"/>
        </w:rPr>
        <w:t xml:space="preserve">или уполномоченного </w:t>
      </w:r>
    </w:p>
    <w:p w:rsidR="00F429FF" w:rsidRPr="0091352F" w:rsidRDefault="00F429FF" w:rsidP="00A47747">
      <w:pPr>
        <w:widowControl/>
        <w:autoSpaceDE/>
        <w:autoSpaceDN/>
        <w:adjustRightInd/>
        <w:jc w:val="right"/>
        <w:rPr>
          <w:i/>
          <w:lang w:eastAsia="en-US"/>
        </w:rPr>
      </w:pPr>
      <w:r w:rsidRPr="0091352F">
        <w:rPr>
          <w:i/>
          <w:lang w:eastAsia="en-US"/>
        </w:rPr>
        <w:t>лица, действующего по доверенности</w:t>
      </w:r>
    </w:p>
    <w:p w:rsidR="00F429FF" w:rsidRPr="0091352F" w:rsidRDefault="00F429FF" w:rsidP="00A47747">
      <w:pPr>
        <w:widowControl/>
        <w:autoSpaceDE/>
        <w:autoSpaceDN/>
        <w:adjustRightInd/>
        <w:spacing w:after="200" w:line="276" w:lineRule="auto"/>
        <w:jc w:val="right"/>
        <w:rPr>
          <w:sz w:val="28"/>
          <w:szCs w:val="28"/>
          <w:lang w:eastAsia="en-US"/>
        </w:rPr>
      </w:pPr>
      <w:r w:rsidRPr="0091352F">
        <w:rPr>
          <w:sz w:val="28"/>
          <w:szCs w:val="28"/>
          <w:lang w:eastAsia="en-US"/>
        </w:rPr>
        <w:t>проживающего по адресу:___________________________</w:t>
      </w:r>
    </w:p>
    <w:p w:rsidR="00F429FF" w:rsidRPr="0091352F" w:rsidRDefault="00F429FF" w:rsidP="00A47747">
      <w:pPr>
        <w:widowControl/>
        <w:autoSpaceDE/>
        <w:autoSpaceDN/>
        <w:adjustRightInd/>
        <w:spacing w:after="200" w:line="276" w:lineRule="auto"/>
        <w:jc w:val="right"/>
        <w:rPr>
          <w:sz w:val="28"/>
          <w:szCs w:val="28"/>
          <w:lang w:eastAsia="en-US"/>
        </w:rPr>
      </w:pPr>
      <w:r w:rsidRPr="0091352F">
        <w:rPr>
          <w:sz w:val="28"/>
          <w:szCs w:val="28"/>
          <w:lang w:eastAsia="en-US"/>
        </w:rPr>
        <w:t>_________________________________________________</w:t>
      </w:r>
    </w:p>
    <w:p w:rsidR="00F429FF" w:rsidRPr="0091352F" w:rsidRDefault="00F429FF" w:rsidP="00A47747">
      <w:pPr>
        <w:widowControl/>
        <w:autoSpaceDE/>
        <w:autoSpaceDN/>
        <w:adjustRightInd/>
        <w:spacing w:after="200" w:line="276" w:lineRule="auto"/>
        <w:jc w:val="right"/>
        <w:rPr>
          <w:lang w:eastAsia="en-US"/>
        </w:rPr>
      </w:pPr>
      <w:r w:rsidRPr="0091352F">
        <w:rPr>
          <w:sz w:val="28"/>
          <w:szCs w:val="28"/>
          <w:lang w:eastAsia="en-US"/>
        </w:rPr>
        <w:t>телефон: ________________________________</w:t>
      </w:r>
    </w:p>
    <w:p w:rsidR="00F429FF" w:rsidRPr="0091352F" w:rsidRDefault="00F429FF" w:rsidP="00202922">
      <w:pPr>
        <w:widowControl/>
        <w:autoSpaceDE/>
        <w:autoSpaceDN/>
        <w:adjustRightInd/>
        <w:spacing w:after="200" w:line="276" w:lineRule="auto"/>
        <w:rPr>
          <w:sz w:val="28"/>
          <w:szCs w:val="28"/>
          <w:lang w:eastAsia="en-US"/>
        </w:rPr>
      </w:pPr>
    </w:p>
    <w:p w:rsidR="00F429FF" w:rsidRPr="0091352F" w:rsidRDefault="00F429FF" w:rsidP="00202922">
      <w:pPr>
        <w:widowControl/>
        <w:autoSpaceDE/>
        <w:autoSpaceDN/>
        <w:adjustRightInd/>
        <w:spacing w:after="200" w:line="276" w:lineRule="auto"/>
        <w:jc w:val="center"/>
        <w:rPr>
          <w:sz w:val="28"/>
          <w:szCs w:val="28"/>
          <w:lang w:eastAsia="en-US"/>
        </w:rPr>
      </w:pPr>
      <w:r w:rsidRPr="0091352F">
        <w:rPr>
          <w:sz w:val="28"/>
          <w:szCs w:val="28"/>
          <w:lang w:eastAsia="en-US"/>
        </w:rPr>
        <w:t>Заявление</w:t>
      </w:r>
    </w:p>
    <w:p w:rsidR="00F429FF" w:rsidRPr="0091352F" w:rsidRDefault="00F429FF" w:rsidP="00895277">
      <w:pPr>
        <w:widowControl/>
        <w:autoSpaceDE/>
        <w:autoSpaceDN/>
        <w:adjustRightInd/>
        <w:rPr>
          <w:lang w:eastAsia="en-US"/>
        </w:rPr>
      </w:pPr>
    </w:p>
    <w:p w:rsidR="00F429FF" w:rsidRPr="0091352F" w:rsidRDefault="00F429FF" w:rsidP="00895277">
      <w:pPr>
        <w:widowControl/>
        <w:autoSpaceDE/>
        <w:autoSpaceDN/>
        <w:adjustRightInd/>
        <w:ind w:firstLine="708"/>
        <w:jc w:val="both"/>
        <w:rPr>
          <w:sz w:val="28"/>
          <w:szCs w:val="28"/>
          <w:lang w:eastAsia="en-US"/>
        </w:rPr>
      </w:pPr>
      <w:r w:rsidRPr="0091352F">
        <w:rPr>
          <w:sz w:val="28"/>
          <w:szCs w:val="28"/>
          <w:lang w:eastAsia="en-US"/>
        </w:rPr>
        <w:t xml:space="preserve">Прошу перевести </w:t>
      </w:r>
      <w:r w:rsidRPr="0091352F">
        <w:rPr>
          <w:sz w:val="28"/>
          <w:szCs w:val="28"/>
          <w:u w:val="single"/>
          <w:lang w:eastAsia="en-US"/>
        </w:rPr>
        <w:t>нежилое (жилое) помещение</w:t>
      </w:r>
      <w:r w:rsidRPr="0091352F">
        <w:rPr>
          <w:sz w:val="28"/>
          <w:szCs w:val="28"/>
          <w:lang w:eastAsia="en-US"/>
        </w:rPr>
        <w:t>, расположенное по адресу: _____________________________________</w:t>
      </w:r>
    </w:p>
    <w:p w:rsidR="00F429FF" w:rsidRPr="0091352F" w:rsidRDefault="00F429FF" w:rsidP="00895277">
      <w:pPr>
        <w:widowControl/>
        <w:autoSpaceDE/>
        <w:autoSpaceDN/>
        <w:adjustRightInd/>
        <w:spacing w:after="200" w:line="276" w:lineRule="auto"/>
        <w:ind w:firstLine="708"/>
        <w:jc w:val="both"/>
        <w:rPr>
          <w:i/>
          <w:lang w:eastAsia="en-US"/>
        </w:rPr>
      </w:pPr>
      <w:r w:rsidRPr="0091352F">
        <w:rPr>
          <w:i/>
          <w:lang w:eastAsia="en-US"/>
        </w:rPr>
        <w:t xml:space="preserve">                                          (нужное подчеркнуть)</w:t>
      </w:r>
    </w:p>
    <w:p w:rsidR="00F429FF" w:rsidRPr="0091352F" w:rsidRDefault="00F429FF" w:rsidP="006163F9">
      <w:pPr>
        <w:widowControl/>
        <w:autoSpaceDE/>
        <w:autoSpaceDN/>
        <w:adjustRightInd/>
        <w:jc w:val="both"/>
        <w:rPr>
          <w:sz w:val="28"/>
          <w:szCs w:val="28"/>
          <w:lang w:eastAsia="en-US"/>
        </w:rPr>
      </w:pPr>
      <w:r w:rsidRPr="0091352F">
        <w:rPr>
          <w:sz w:val="28"/>
          <w:szCs w:val="28"/>
          <w:lang w:eastAsia="en-US"/>
        </w:rPr>
        <w:t xml:space="preserve"> ул. _________________________ дом № _____, корпус № _____, кв. № _______ в </w:t>
      </w:r>
      <w:r w:rsidRPr="0091352F">
        <w:rPr>
          <w:sz w:val="28"/>
          <w:szCs w:val="28"/>
          <w:u w:val="single"/>
          <w:lang w:eastAsia="en-US"/>
        </w:rPr>
        <w:t>жилое (нежилое) помещение</w:t>
      </w:r>
      <w:r>
        <w:rPr>
          <w:sz w:val="28"/>
          <w:szCs w:val="28"/>
          <w:u w:val="single"/>
          <w:lang w:eastAsia="en-US"/>
        </w:rPr>
        <w:t xml:space="preserve"> </w:t>
      </w:r>
      <w:r w:rsidRPr="0091352F">
        <w:rPr>
          <w:sz w:val="28"/>
          <w:szCs w:val="28"/>
          <w:lang w:eastAsia="en-US"/>
        </w:rPr>
        <w:t>для</w:t>
      </w:r>
    </w:p>
    <w:p w:rsidR="00F429FF" w:rsidRPr="0091352F" w:rsidRDefault="00F429FF" w:rsidP="006163F9">
      <w:pPr>
        <w:widowControl/>
        <w:autoSpaceDE/>
        <w:autoSpaceDN/>
        <w:adjustRightInd/>
        <w:spacing w:after="200" w:line="276" w:lineRule="auto"/>
        <w:ind w:firstLine="708"/>
        <w:jc w:val="both"/>
        <w:rPr>
          <w:i/>
          <w:lang w:eastAsia="en-US"/>
        </w:rPr>
      </w:pPr>
      <w:r w:rsidRPr="0091352F">
        <w:rPr>
          <w:i/>
          <w:lang w:eastAsia="en-US"/>
        </w:rPr>
        <w:t xml:space="preserve">                                                                                                                                                                          (нужное подчеркнуть)</w:t>
      </w:r>
    </w:p>
    <w:p w:rsidR="00F429FF" w:rsidRPr="0091352F" w:rsidRDefault="00F429FF" w:rsidP="00895277">
      <w:pPr>
        <w:widowControl/>
        <w:autoSpaceDE/>
        <w:autoSpaceDN/>
        <w:adjustRightInd/>
        <w:spacing w:after="200" w:line="276" w:lineRule="auto"/>
        <w:ind w:right="109"/>
        <w:jc w:val="both"/>
        <w:rPr>
          <w:sz w:val="28"/>
          <w:szCs w:val="28"/>
          <w:lang w:eastAsia="en-US"/>
        </w:rPr>
      </w:pPr>
      <w:r w:rsidRPr="0091352F">
        <w:rPr>
          <w:sz w:val="28"/>
          <w:szCs w:val="28"/>
          <w:lang w:eastAsia="en-US"/>
        </w:rPr>
        <w:t>дальнейшего использования его в качестве _____________________________________________________________________</w:t>
      </w:r>
      <w:r>
        <w:rPr>
          <w:sz w:val="28"/>
          <w:szCs w:val="28"/>
          <w:lang w:eastAsia="en-US"/>
        </w:rPr>
        <w:t>.</w:t>
      </w:r>
    </w:p>
    <w:p w:rsidR="00F429FF" w:rsidRPr="0091352F" w:rsidRDefault="00F429FF" w:rsidP="00895277">
      <w:pPr>
        <w:widowControl/>
        <w:autoSpaceDE/>
        <w:autoSpaceDN/>
        <w:adjustRightInd/>
        <w:spacing w:after="200" w:line="276" w:lineRule="auto"/>
        <w:ind w:firstLine="708"/>
        <w:jc w:val="both"/>
        <w:rPr>
          <w:sz w:val="28"/>
          <w:szCs w:val="28"/>
          <w:lang w:eastAsia="en-US"/>
        </w:rPr>
      </w:pPr>
      <w:r w:rsidRPr="0091352F">
        <w:rPr>
          <w:sz w:val="28"/>
          <w:szCs w:val="28"/>
          <w:lang w:eastAsia="en-US"/>
        </w:rPr>
        <w:t>Указанное помещение находится в собственности: ___________________________________________________________</w:t>
      </w:r>
      <w:r>
        <w:rPr>
          <w:sz w:val="28"/>
          <w:szCs w:val="28"/>
          <w:lang w:eastAsia="en-US"/>
        </w:rPr>
        <w:t>.</w:t>
      </w:r>
    </w:p>
    <w:p w:rsidR="00F429FF" w:rsidRDefault="00F429FF" w:rsidP="00ED2345">
      <w:pPr>
        <w:widowControl/>
        <w:autoSpaceDE/>
        <w:autoSpaceDN/>
        <w:adjustRightInd/>
        <w:spacing w:line="276" w:lineRule="auto"/>
        <w:ind w:firstLine="708"/>
        <w:jc w:val="both"/>
        <w:rPr>
          <w:sz w:val="28"/>
          <w:szCs w:val="28"/>
          <w:lang w:eastAsia="en-US"/>
        </w:rPr>
      </w:pPr>
      <w:r w:rsidRPr="0091352F">
        <w:rPr>
          <w:sz w:val="28"/>
          <w:szCs w:val="28"/>
          <w:lang w:eastAsia="en-US"/>
        </w:rPr>
        <w:t>Мне известно, что в соответствии с действующим законодательством, я имею право проводить работы по переустройству</w:t>
      </w:r>
      <w:r>
        <w:rPr>
          <w:sz w:val="28"/>
          <w:szCs w:val="28"/>
          <w:lang w:eastAsia="en-US"/>
        </w:rPr>
        <w:t xml:space="preserve"> </w:t>
      </w:r>
      <w:r w:rsidRPr="0091352F">
        <w:rPr>
          <w:sz w:val="28"/>
          <w:szCs w:val="28"/>
          <w:lang w:eastAsia="en-US"/>
        </w:rPr>
        <w:t>и перепланировке переводимого помещения   в   случаях, когда   переустройство и (или) перепланировка затрагивает общее имущество многоквартирного дома, после получения согласия собственников общего имущества многоквартирного дома, не допуская нарушения законных прав и интересов собственников и жителей многоквартирного дома.</w:t>
      </w:r>
    </w:p>
    <w:p w:rsidR="00F429FF" w:rsidRPr="0091352F" w:rsidRDefault="00F429FF" w:rsidP="00ED2345">
      <w:pPr>
        <w:widowControl/>
        <w:autoSpaceDE/>
        <w:autoSpaceDN/>
        <w:adjustRightInd/>
        <w:spacing w:line="276" w:lineRule="auto"/>
        <w:ind w:firstLine="708"/>
        <w:jc w:val="both"/>
        <w:rPr>
          <w:sz w:val="28"/>
          <w:szCs w:val="28"/>
          <w:lang w:eastAsia="en-US"/>
        </w:rPr>
      </w:pPr>
    </w:p>
    <w:p w:rsidR="00F429FF" w:rsidRDefault="00F429FF" w:rsidP="00515B6B">
      <w:pPr>
        <w:pStyle w:val="ConsPlusNonformat"/>
        <w:ind w:right="33"/>
        <w:jc w:val="both"/>
        <w:rPr>
          <w:rFonts w:ascii="Times New Roman" w:hAnsi="Times New Roman" w:cs="Times New Roman"/>
          <w:sz w:val="26"/>
          <w:szCs w:val="26"/>
        </w:rPr>
      </w:pPr>
      <w:r w:rsidRPr="00515B6B">
        <w:rPr>
          <w:rFonts w:ascii="Times New Roman" w:hAnsi="Times New Roman" w:cs="Times New Roman"/>
          <w:sz w:val="26"/>
          <w:szCs w:val="26"/>
        </w:rPr>
        <w:t>Приложение (в соответствии с ч. 2 ст. 23 Жилищного кодекса Российской Федерации):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F429FF" w:rsidRDefault="00F429FF" w:rsidP="0091352F">
      <w:pPr>
        <w:pStyle w:val="ConsPlusNonformat"/>
        <w:ind w:right="-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__________________________________________________________________</w:t>
      </w:r>
    </w:p>
    <w:p w:rsidR="00F429FF" w:rsidRDefault="00F429FF" w:rsidP="0091352F">
      <w:pPr>
        <w:pStyle w:val="ConsPlusNonformat"/>
        <w:ind w:right="-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__________________________________________________________________</w:t>
      </w:r>
    </w:p>
    <w:p w:rsidR="00F429FF" w:rsidRDefault="00F429FF" w:rsidP="0091352F">
      <w:pPr>
        <w:pStyle w:val="ConsPlusNonformat"/>
        <w:ind w:right="-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__________________________________________________________________</w:t>
      </w:r>
    </w:p>
    <w:p w:rsidR="00F429FF" w:rsidRDefault="00F429FF" w:rsidP="0091352F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4. __________________________________________________________________</w:t>
      </w:r>
    </w:p>
    <w:p w:rsidR="00F429FF" w:rsidRDefault="00F429FF" w:rsidP="0091352F">
      <w:pPr>
        <w:spacing w:line="276" w:lineRule="auto"/>
        <w:jc w:val="both"/>
        <w:rPr>
          <w:lang w:eastAsia="en-US"/>
        </w:rPr>
      </w:pPr>
      <w:r>
        <w:rPr>
          <w:sz w:val="26"/>
          <w:szCs w:val="26"/>
        </w:rPr>
        <w:t>5. __________________________________________________________________</w:t>
      </w:r>
    </w:p>
    <w:p w:rsidR="00F429FF" w:rsidRDefault="00F429FF" w:rsidP="00895277">
      <w:pPr>
        <w:spacing w:line="276" w:lineRule="auto"/>
        <w:ind w:firstLine="851"/>
        <w:jc w:val="both"/>
        <w:rPr>
          <w:lang w:eastAsia="en-US"/>
        </w:rPr>
      </w:pPr>
    </w:p>
    <w:p w:rsidR="00F429FF" w:rsidRDefault="00F429FF" w:rsidP="00895277">
      <w:pPr>
        <w:spacing w:line="276" w:lineRule="auto"/>
        <w:ind w:firstLine="851"/>
        <w:jc w:val="both"/>
        <w:rPr>
          <w:lang w:eastAsia="en-US"/>
        </w:rPr>
      </w:pPr>
    </w:p>
    <w:p w:rsidR="00F429FF" w:rsidRPr="0091352F" w:rsidRDefault="00F429FF" w:rsidP="00895277">
      <w:pPr>
        <w:spacing w:line="276" w:lineRule="auto"/>
        <w:ind w:firstLine="851"/>
        <w:jc w:val="both"/>
        <w:rPr>
          <w:sz w:val="28"/>
          <w:szCs w:val="28"/>
        </w:rPr>
      </w:pPr>
      <w:r w:rsidRPr="0091352F">
        <w:rPr>
          <w:sz w:val="28"/>
          <w:szCs w:val="28"/>
        </w:rPr>
        <w:t>Настоящим даю согласие Администрации ___________________________________________________  на обработку,</w:t>
      </w:r>
    </w:p>
    <w:p w:rsidR="00F429FF" w:rsidRPr="00515B6B" w:rsidRDefault="00F429FF" w:rsidP="00895277">
      <w:pPr>
        <w:spacing w:line="276" w:lineRule="auto"/>
        <w:ind w:left="4813" w:firstLine="851"/>
        <w:jc w:val="both"/>
        <w:rPr>
          <w:i/>
          <w:lang w:eastAsia="en-US"/>
        </w:rPr>
      </w:pPr>
      <w:r>
        <w:rPr>
          <w:i/>
        </w:rPr>
        <w:t xml:space="preserve">                     </w:t>
      </w:r>
      <w:r w:rsidRPr="00515B6B">
        <w:rPr>
          <w:i/>
        </w:rPr>
        <w:t>(наименование муниципального образования)</w:t>
      </w:r>
    </w:p>
    <w:p w:rsidR="00F429FF" w:rsidRPr="0091352F" w:rsidRDefault="00F429FF" w:rsidP="00895277">
      <w:pPr>
        <w:spacing w:line="276" w:lineRule="auto"/>
        <w:jc w:val="both"/>
        <w:rPr>
          <w:sz w:val="28"/>
          <w:szCs w:val="28"/>
        </w:rPr>
      </w:pPr>
      <w:r w:rsidRPr="0091352F">
        <w:rPr>
          <w:sz w:val="28"/>
          <w:szCs w:val="28"/>
        </w:rPr>
        <w:t xml:space="preserve">включая сбор, </w:t>
      </w:r>
      <w:r w:rsidRPr="0091352F">
        <w:rPr>
          <w:sz w:val="28"/>
          <w:szCs w:val="28"/>
          <w:lang w:eastAsia="en-US"/>
        </w:rPr>
        <w:t xml:space="preserve">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Pr="0091352F">
        <w:rPr>
          <w:sz w:val="28"/>
          <w:szCs w:val="28"/>
        </w:rPr>
        <w:t>в документарной и электронной формах, автоматизированным и неавтоматизированным способами с обеспечением конфиденциальности моих персональных, сообщаемых мною в настоящем заявлении и содержащихся в прилагаемых к данному заявлению документах  (копиях</w:t>
      </w:r>
      <w:r>
        <w:rPr>
          <w:sz w:val="28"/>
          <w:szCs w:val="28"/>
        </w:rPr>
        <w:t xml:space="preserve"> документов).</w:t>
      </w:r>
    </w:p>
    <w:p w:rsidR="00F429FF" w:rsidRPr="0091352F" w:rsidRDefault="00F429FF" w:rsidP="0089527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1352F">
        <w:rPr>
          <w:rFonts w:ascii="Times New Roman" w:hAnsi="Times New Roman" w:cs="Times New Roman"/>
          <w:sz w:val="28"/>
          <w:szCs w:val="28"/>
        </w:rPr>
        <w:t>Настоящее согласие действует _________________________________________________________________________________</w:t>
      </w:r>
    </w:p>
    <w:p w:rsidR="00F429FF" w:rsidRPr="0091352F" w:rsidRDefault="00F429FF" w:rsidP="00895277">
      <w:pPr>
        <w:ind w:left="2832" w:firstLine="708"/>
        <w:jc w:val="center"/>
        <w:rPr>
          <w:i/>
          <w:sz w:val="20"/>
          <w:szCs w:val="20"/>
        </w:rPr>
      </w:pPr>
      <w:r w:rsidRPr="0091352F">
        <w:rPr>
          <w:i/>
          <w:sz w:val="20"/>
          <w:szCs w:val="20"/>
        </w:rPr>
        <w:t xml:space="preserve">(в течение периода с момента предоставления персональных данных до момента </w:t>
      </w:r>
      <w:r>
        <w:rPr>
          <w:i/>
          <w:sz w:val="20"/>
          <w:szCs w:val="20"/>
        </w:rPr>
        <w:t>получения результата муниципальной услуги</w:t>
      </w:r>
      <w:r w:rsidRPr="0091352F">
        <w:rPr>
          <w:i/>
          <w:sz w:val="20"/>
          <w:szCs w:val="20"/>
        </w:rPr>
        <w:t xml:space="preserve">, </w:t>
      </w:r>
    </w:p>
    <w:p w:rsidR="00F429FF" w:rsidRPr="0091352F" w:rsidRDefault="00F429FF" w:rsidP="00895277">
      <w:pPr>
        <w:ind w:left="2832" w:firstLine="708"/>
        <w:jc w:val="center"/>
        <w:rPr>
          <w:i/>
          <w:sz w:val="20"/>
          <w:szCs w:val="20"/>
        </w:rPr>
      </w:pPr>
      <w:r w:rsidRPr="0091352F">
        <w:rPr>
          <w:i/>
          <w:sz w:val="20"/>
          <w:szCs w:val="20"/>
        </w:rPr>
        <w:t>до момента отзыва согласия, в течение иного определенного срока (определяется заявителем)</w:t>
      </w:r>
    </w:p>
    <w:p w:rsidR="00F429FF" w:rsidRPr="0091352F" w:rsidRDefault="00F429FF" w:rsidP="00895277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1352F">
        <w:rPr>
          <w:rFonts w:ascii="Times New Roman" w:hAnsi="Times New Roman" w:cs="Times New Roman"/>
          <w:sz w:val="28"/>
          <w:szCs w:val="28"/>
        </w:rPr>
        <w:t>Настоящее согласие может быть отозвано мною в письменной форме.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действия.</w:t>
      </w:r>
    </w:p>
    <w:p w:rsidR="00F429FF" w:rsidRPr="0091352F" w:rsidRDefault="00F429FF" w:rsidP="00895277">
      <w:pPr>
        <w:tabs>
          <w:tab w:val="right" w:leader="underscore" w:pos="10206"/>
        </w:tabs>
        <w:ind w:right="251"/>
        <w:jc w:val="both"/>
        <w:rPr>
          <w:sz w:val="20"/>
          <w:szCs w:val="20"/>
        </w:rPr>
      </w:pPr>
    </w:p>
    <w:p w:rsidR="00F429FF" w:rsidRPr="0091352F" w:rsidRDefault="00F429FF" w:rsidP="00895277">
      <w:pPr>
        <w:tabs>
          <w:tab w:val="left" w:pos="3555"/>
        </w:tabs>
        <w:ind w:right="251"/>
        <w:rPr>
          <w:lang w:eastAsia="en-US"/>
        </w:rPr>
      </w:pPr>
    </w:p>
    <w:p w:rsidR="00F429FF" w:rsidRPr="0091352F" w:rsidRDefault="00F429FF" w:rsidP="00895277">
      <w:pPr>
        <w:tabs>
          <w:tab w:val="left" w:pos="3555"/>
        </w:tabs>
        <w:ind w:right="251"/>
        <w:rPr>
          <w:lang w:eastAsia="en-US"/>
        </w:rPr>
      </w:pPr>
      <w:r w:rsidRPr="0091352F">
        <w:rPr>
          <w:lang w:eastAsia="en-US"/>
        </w:rPr>
        <w:t xml:space="preserve">   «____»  _________ 20 ___ г.                   ________________________                           _____________________________________________</w:t>
      </w:r>
    </w:p>
    <w:p w:rsidR="00F429FF" w:rsidRPr="00515B6B" w:rsidRDefault="00F429FF" w:rsidP="00895277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>
        <w:rPr>
          <w:i/>
          <w:sz w:val="20"/>
          <w:szCs w:val="20"/>
          <w:lang w:eastAsia="en-US"/>
        </w:rPr>
        <w:t xml:space="preserve">                                                                                                    </w:t>
      </w:r>
      <w:r w:rsidRPr="00515B6B">
        <w:rPr>
          <w:i/>
          <w:sz w:val="20"/>
          <w:szCs w:val="20"/>
          <w:lang w:eastAsia="en-US"/>
        </w:rPr>
        <w:t>Подпись заявителя                                                               расшифровка подписи</w:t>
      </w:r>
    </w:p>
    <w:p w:rsidR="00F429FF" w:rsidRPr="00515B6B" w:rsidRDefault="00F429FF" w:rsidP="00895277">
      <w:pPr>
        <w:tabs>
          <w:tab w:val="left" w:pos="3555"/>
        </w:tabs>
        <w:ind w:right="251"/>
        <w:rPr>
          <w:sz w:val="20"/>
          <w:szCs w:val="20"/>
          <w:lang w:eastAsia="en-US"/>
        </w:rPr>
      </w:pPr>
    </w:p>
    <w:p w:rsidR="00F429FF" w:rsidRPr="0091352F" w:rsidRDefault="00F429FF" w:rsidP="00895277">
      <w:pPr>
        <w:tabs>
          <w:tab w:val="left" w:pos="3555"/>
        </w:tabs>
        <w:ind w:right="251"/>
        <w:rPr>
          <w:lang w:eastAsia="en-US"/>
        </w:rPr>
      </w:pPr>
      <w:r w:rsidRPr="0091352F">
        <w:rPr>
          <w:lang w:eastAsia="en-US"/>
        </w:rPr>
        <w:t xml:space="preserve">   «____»  _________ 20 ___ г.                    ________________________                           _____________________________________________</w:t>
      </w:r>
    </w:p>
    <w:p w:rsidR="00F429FF" w:rsidRPr="00515B6B" w:rsidRDefault="00F429FF" w:rsidP="00895277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>
        <w:rPr>
          <w:i/>
          <w:sz w:val="20"/>
          <w:szCs w:val="20"/>
          <w:lang w:eastAsia="en-US"/>
        </w:rPr>
        <w:t xml:space="preserve">                                                                                                </w:t>
      </w:r>
      <w:r w:rsidRPr="00515B6B">
        <w:rPr>
          <w:i/>
          <w:sz w:val="20"/>
          <w:szCs w:val="20"/>
          <w:lang w:eastAsia="en-US"/>
        </w:rPr>
        <w:t>Подпись специалиста,                                                             расшифровка подписи</w:t>
      </w:r>
    </w:p>
    <w:p w:rsidR="00F429FF" w:rsidRPr="00515B6B" w:rsidRDefault="00F429FF" w:rsidP="00895277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>
        <w:rPr>
          <w:i/>
          <w:sz w:val="20"/>
          <w:szCs w:val="20"/>
          <w:lang w:eastAsia="en-US"/>
        </w:rPr>
        <w:t xml:space="preserve">                                                                                                </w:t>
      </w:r>
      <w:r w:rsidRPr="00515B6B">
        <w:rPr>
          <w:i/>
          <w:sz w:val="20"/>
          <w:szCs w:val="20"/>
          <w:lang w:eastAsia="en-US"/>
        </w:rPr>
        <w:t xml:space="preserve">принявшего заявление                </w:t>
      </w:r>
    </w:p>
    <w:p w:rsidR="00F429FF" w:rsidRPr="0091352F" w:rsidRDefault="00F429FF" w:rsidP="00895277">
      <w:pPr>
        <w:widowControl/>
        <w:autoSpaceDE/>
        <w:autoSpaceDN/>
        <w:adjustRightInd/>
        <w:spacing w:after="200" w:line="276" w:lineRule="auto"/>
        <w:jc w:val="both"/>
        <w:rPr>
          <w:b/>
          <w:lang w:eastAsia="en-US"/>
        </w:rPr>
      </w:pPr>
    </w:p>
    <w:p w:rsidR="00F429FF" w:rsidRPr="0091352F" w:rsidRDefault="00F429FF" w:rsidP="00202922">
      <w:pPr>
        <w:widowControl/>
        <w:tabs>
          <w:tab w:val="left" w:pos="900"/>
        </w:tabs>
        <w:autoSpaceDE/>
        <w:autoSpaceDN/>
        <w:adjustRightInd/>
        <w:spacing w:after="200" w:line="276" w:lineRule="auto"/>
        <w:rPr>
          <w:b/>
          <w:lang w:eastAsia="en-US"/>
        </w:rPr>
      </w:pPr>
    </w:p>
    <w:p w:rsidR="00F429FF" w:rsidRDefault="00F429FF" w:rsidP="009F082D">
      <w:pPr>
        <w:rPr>
          <w:lang w:eastAsia="en-US"/>
        </w:rPr>
      </w:pPr>
    </w:p>
    <w:p w:rsidR="00F429FF" w:rsidRDefault="00F429FF" w:rsidP="009F082D">
      <w:pPr>
        <w:rPr>
          <w:lang w:eastAsia="en-US"/>
        </w:rPr>
      </w:pPr>
    </w:p>
    <w:p w:rsidR="00F429FF" w:rsidRDefault="00F429FF" w:rsidP="009F082D">
      <w:pPr>
        <w:rPr>
          <w:lang w:eastAsia="en-US"/>
        </w:rPr>
      </w:pPr>
    </w:p>
    <w:p w:rsidR="00F429FF" w:rsidRDefault="00F429FF" w:rsidP="009F082D">
      <w:pPr>
        <w:rPr>
          <w:lang w:eastAsia="en-US"/>
        </w:rPr>
      </w:pPr>
    </w:p>
    <w:p w:rsidR="00F429FF" w:rsidRDefault="00F429FF" w:rsidP="009F082D">
      <w:pPr>
        <w:rPr>
          <w:lang w:eastAsia="en-US"/>
        </w:rPr>
      </w:pPr>
    </w:p>
    <w:p w:rsidR="00F429FF" w:rsidRDefault="00F429FF" w:rsidP="009F082D">
      <w:pPr>
        <w:rPr>
          <w:lang w:eastAsia="en-US"/>
        </w:rPr>
      </w:pPr>
    </w:p>
    <w:p w:rsidR="00F429FF" w:rsidRPr="0091352F" w:rsidRDefault="00F429FF" w:rsidP="008847EE">
      <w:pPr>
        <w:jc w:val="right"/>
        <w:rPr>
          <w:lang w:eastAsia="en-US"/>
        </w:rPr>
      </w:pPr>
      <w:r w:rsidRPr="0091352F">
        <w:rPr>
          <w:lang w:eastAsia="en-US"/>
        </w:rPr>
        <w:t xml:space="preserve">                Приложение № </w:t>
      </w:r>
      <w:r>
        <w:rPr>
          <w:lang w:eastAsia="en-US"/>
        </w:rPr>
        <w:t>2</w:t>
      </w:r>
    </w:p>
    <w:p w:rsidR="00F429FF" w:rsidRPr="0091352F" w:rsidRDefault="00F429FF" w:rsidP="008847EE">
      <w:pPr>
        <w:rPr>
          <w:sz w:val="28"/>
          <w:szCs w:val="28"/>
          <w:lang w:eastAsia="en-US"/>
        </w:rPr>
      </w:pPr>
    </w:p>
    <w:p w:rsidR="00F429FF" w:rsidRPr="0091352F" w:rsidRDefault="00F429FF" w:rsidP="008847EE">
      <w:pPr>
        <w:rPr>
          <w:lang w:eastAsia="en-US"/>
        </w:rPr>
      </w:pPr>
    </w:p>
    <w:p w:rsidR="00F429FF" w:rsidRDefault="00F429FF" w:rsidP="008847EE">
      <w:pPr>
        <w:widowControl/>
        <w:autoSpaceDE/>
        <w:autoSpaceDN/>
        <w:adjustRightInd/>
        <w:spacing w:after="200" w:line="276" w:lineRule="auto"/>
        <w:jc w:val="right"/>
        <w:rPr>
          <w:sz w:val="28"/>
          <w:szCs w:val="28"/>
          <w:lang w:eastAsia="en-US"/>
        </w:rPr>
      </w:pPr>
      <w:r w:rsidRPr="0091352F">
        <w:rPr>
          <w:sz w:val="28"/>
          <w:szCs w:val="28"/>
          <w:lang w:eastAsia="en-US"/>
        </w:rPr>
        <w:t>В Администрацию</w:t>
      </w:r>
      <w:r w:rsidRPr="00DB4072">
        <w:rPr>
          <w:i/>
          <w:iCs/>
          <w:u w:val="single"/>
        </w:rPr>
        <w:t xml:space="preserve"> </w:t>
      </w:r>
      <w:r>
        <w:rPr>
          <w:i/>
          <w:iCs/>
          <w:u w:val="single"/>
        </w:rPr>
        <w:t xml:space="preserve">Лоухского </w:t>
      </w:r>
      <w:r w:rsidRPr="008F03F7">
        <w:rPr>
          <w:i/>
          <w:iCs/>
          <w:u w:val="single"/>
        </w:rPr>
        <w:t>муниципального района</w:t>
      </w:r>
    </w:p>
    <w:p w:rsidR="00F429FF" w:rsidRPr="0091352F" w:rsidRDefault="00F429FF" w:rsidP="008847EE">
      <w:pPr>
        <w:widowControl/>
        <w:autoSpaceDE/>
        <w:autoSpaceDN/>
        <w:adjustRightInd/>
        <w:spacing w:after="200" w:line="220" w:lineRule="exact"/>
        <w:ind w:left="5664"/>
        <w:jc w:val="center"/>
        <w:rPr>
          <w:i/>
          <w:lang w:eastAsia="en-US"/>
        </w:rPr>
      </w:pPr>
      <w:r w:rsidRPr="0091352F">
        <w:rPr>
          <w:sz w:val="28"/>
          <w:szCs w:val="28"/>
          <w:lang w:eastAsia="en-US"/>
        </w:rPr>
        <w:t xml:space="preserve">от </w:t>
      </w:r>
      <w:r w:rsidRPr="00DB4072">
        <w:rPr>
          <w:i/>
          <w:iCs/>
          <w:u w:val="single"/>
        </w:rPr>
        <w:t>Иванова Ивана Ивановича</w:t>
      </w:r>
      <w:r w:rsidRPr="0091352F">
        <w:rPr>
          <w:i/>
          <w:lang w:eastAsia="en-US"/>
        </w:rPr>
        <w:t xml:space="preserve">                                                                                                                                                </w:t>
      </w:r>
      <w:r>
        <w:rPr>
          <w:i/>
          <w:lang w:eastAsia="en-US"/>
        </w:rPr>
        <w:t xml:space="preserve">               </w:t>
      </w:r>
      <w:r w:rsidRPr="00DB4072">
        <w:rPr>
          <w:i/>
          <w:color w:val="FFFFFF"/>
          <w:lang w:eastAsia="en-US"/>
        </w:rPr>
        <w:t>111111111111111111111111111</w:t>
      </w:r>
      <w:r w:rsidRPr="0091352F">
        <w:rPr>
          <w:i/>
          <w:lang w:eastAsia="en-US"/>
        </w:rPr>
        <w:t>Ф.И.О. собственника жилого помещения</w:t>
      </w:r>
      <w:r>
        <w:rPr>
          <w:i/>
          <w:lang w:eastAsia="en-US"/>
        </w:rPr>
        <w:t xml:space="preserve"> или </w:t>
      </w:r>
      <w:r w:rsidRPr="00DB4072">
        <w:rPr>
          <w:i/>
          <w:color w:val="FFFFFF"/>
          <w:lang w:eastAsia="en-US"/>
        </w:rPr>
        <w:t>11111111111111111111111111111111</w:t>
      </w:r>
      <w:r>
        <w:rPr>
          <w:i/>
          <w:lang w:eastAsia="en-US"/>
        </w:rPr>
        <w:t xml:space="preserve">уполномоченного </w:t>
      </w:r>
      <w:r w:rsidRPr="0091352F">
        <w:rPr>
          <w:i/>
          <w:lang w:eastAsia="en-US"/>
        </w:rPr>
        <w:t>лица, действующего по доверенности</w:t>
      </w:r>
    </w:p>
    <w:p w:rsidR="00F429FF" w:rsidRPr="0091352F" w:rsidRDefault="00F429FF" w:rsidP="008847EE">
      <w:pPr>
        <w:widowControl/>
        <w:autoSpaceDE/>
        <w:autoSpaceDN/>
        <w:adjustRightInd/>
        <w:spacing w:after="200" w:line="276" w:lineRule="auto"/>
        <w:ind w:left="8496"/>
        <w:jc w:val="right"/>
        <w:rPr>
          <w:sz w:val="28"/>
          <w:szCs w:val="28"/>
          <w:lang w:eastAsia="en-US"/>
        </w:rPr>
      </w:pPr>
      <w:r w:rsidRPr="0091352F">
        <w:rPr>
          <w:sz w:val="28"/>
          <w:szCs w:val="28"/>
          <w:lang w:eastAsia="en-US"/>
        </w:rPr>
        <w:t>проживающего по адресу:</w:t>
      </w:r>
      <w:r w:rsidRPr="00DB4072">
        <w:rPr>
          <w:i/>
          <w:iCs/>
        </w:rPr>
        <w:t xml:space="preserve"> </w:t>
      </w:r>
      <w:r w:rsidRPr="00DB4072">
        <w:rPr>
          <w:i/>
          <w:iCs/>
          <w:u w:val="single"/>
        </w:rPr>
        <w:t>Республика Карелия, Лоухский</w:t>
      </w:r>
      <w:r w:rsidRPr="00CC0F51">
        <w:rPr>
          <w:i/>
          <w:iCs/>
        </w:rPr>
        <w:t xml:space="preserve"> </w:t>
      </w:r>
      <w:r w:rsidRPr="00DB4072">
        <w:rPr>
          <w:i/>
          <w:iCs/>
          <w:u w:val="single"/>
        </w:rPr>
        <w:t>район, п .Кестеньга,  ул. Советская, д. 1, кв. 2</w:t>
      </w:r>
    </w:p>
    <w:p w:rsidR="00F429FF" w:rsidRPr="0091352F" w:rsidRDefault="00F429FF" w:rsidP="008847EE">
      <w:pPr>
        <w:widowControl/>
        <w:autoSpaceDE/>
        <w:autoSpaceDN/>
        <w:adjustRightInd/>
        <w:spacing w:after="200" w:line="276" w:lineRule="auto"/>
        <w:jc w:val="right"/>
        <w:rPr>
          <w:lang w:eastAsia="en-US"/>
        </w:rPr>
      </w:pPr>
      <w:r w:rsidRPr="0091352F">
        <w:rPr>
          <w:sz w:val="28"/>
          <w:szCs w:val="28"/>
          <w:lang w:eastAsia="en-US"/>
        </w:rPr>
        <w:t>телефон: _</w:t>
      </w:r>
      <w:r w:rsidRPr="00C906D9">
        <w:rPr>
          <w:i/>
          <w:sz w:val="28"/>
          <w:szCs w:val="28"/>
          <w:u w:val="single"/>
          <w:lang w:eastAsia="en-US"/>
        </w:rPr>
        <w:t>8 (921) 123 45 67</w:t>
      </w:r>
      <w:r w:rsidRPr="0091352F">
        <w:rPr>
          <w:sz w:val="28"/>
          <w:szCs w:val="28"/>
          <w:lang w:eastAsia="en-US"/>
        </w:rPr>
        <w:t>_____________________</w:t>
      </w:r>
    </w:p>
    <w:p w:rsidR="00F429FF" w:rsidRPr="0091352F" w:rsidRDefault="00F429FF" w:rsidP="008847EE">
      <w:pPr>
        <w:widowControl/>
        <w:autoSpaceDE/>
        <w:autoSpaceDN/>
        <w:adjustRightInd/>
        <w:spacing w:after="200" w:line="276" w:lineRule="auto"/>
        <w:rPr>
          <w:sz w:val="28"/>
          <w:szCs w:val="28"/>
          <w:lang w:eastAsia="en-US"/>
        </w:rPr>
      </w:pPr>
    </w:p>
    <w:p w:rsidR="00F429FF" w:rsidRPr="0091352F" w:rsidRDefault="00F429FF" w:rsidP="008847EE">
      <w:pPr>
        <w:widowControl/>
        <w:autoSpaceDE/>
        <w:autoSpaceDN/>
        <w:adjustRightInd/>
        <w:spacing w:after="200" w:line="276" w:lineRule="auto"/>
        <w:jc w:val="center"/>
        <w:rPr>
          <w:sz w:val="28"/>
          <w:szCs w:val="28"/>
          <w:lang w:eastAsia="en-US"/>
        </w:rPr>
      </w:pPr>
      <w:r w:rsidRPr="0091352F">
        <w:rPr>
          <w:sz w:val="28"/>
          <w:szCs w:val="28"/>
          <w:lang w:eastAsia="en-US"/>
        </w:rPr>
        <w:t>Заявление</w:t>
      </w:r>
    </w:p>
    <w:p w:rsidR="00F429FF" w:rsidRPr="0091352F" w:rsidRDefault="00F429FF" w:rsidP="008847EE">
      <w:pPr>
        <w:widowControl/>
        <w:autoSpaceDE/>
        <w:autoSpaceDN/>
        <w:adjustRightInd/>
        <w:rPr>
          <w:lang w:eastAsia="en-US"/>
        </w:rPr>
      </w:pPr>
    </w:p>
    <w:p w:rsidR="00F429FF" w:rsidRPr="002F7E65" w:rsidRDefault="00F429FF" w:rsidP="008847EE">
      <w:pPr>
        <w:widowControl/>
        <w:autoSpaceDE/>
        <w:autoSpaceDN/>
        <w:adjustRightInd/>
        <w:ind w:firstLine="708"/>
        <w:jc w:val="both"/>
        <w:rPr>
          <w:i/>
          <w:sz w:val="28"/>
          <w:szCs w:val="28"/>
          <w:u w:val="single"/>
          <w:lang w:eastAsia="en-US"/>
        </w:rPr>
      </w:pPr>
      <w:r w:rsidRPr="0091352F">
        <w:rPr>
          <w:sz w:val="28"/>
          <w:szCs w:val="28"/>
          <w:lang w:eastAsia="en-US"/>
        </w:rPr>
        <w:t xml:space="preserve">Прошу перевести </w:t>
      </w:r>
      <w:r w:rsidRPr="002F7E65">
        <w:rPr>
          <w:sz w:val="28"/>
          <w:szCs w:val="28"/>
          <w:lang w:eastAsia="en-US"/>
        </w:rPr>
        <w:t>нежилое (</w:t>
      </w:r>
      <w:r w:rsidRPr="002F7E65">
        <w:rPr>
          <w:sz w:val="28"/>
          <w:szCs w:val="28"/>
          <w:u w:val="single"/>
          <w:lang w:eastAsia="en-US"/>
        </w:rPr>
        <w:t>жилое</w:t>
      </w:r>
      <w:r w:rsidRPr="002F7E65">
        <w:rPr>
          <w:sz w:val="28"/>
          <w:szCs w:val="28"/>
          <w:lang w:eastAsia="en-US"/>
        </w:rPr>
        <w:t>) помещение</w:t>
      </w:r>
      <w:r w:rsidRPr="0091352F">
        <w:rPr>
          <w:sz w:val="28"/>
          <w:szCs w:val="28"/>
          <w:lang w:eastAsia="en-US"/>
        </w:rPr>
        <w:t xml:space="preserve">, расположенное по адресу: </w:t>
      </w:r>
      <w:r w:rsidRPr="002F7E65">
        <w:rPr>
          <w:i/>
          <w:sz w:val="28"/>
          <w:szCs w:val="28"/>
          <w:u w:val="single"/>
          <w:lang w:eastAsia="en-US"/>
        </w:rPr>
        <w:t xml:space="preserve">Республика Карелия, Лоухский район, </w:t>
      </w:r>
    </w:p>
    <w:p w:rsidR="00F429FF" w:rsidRDefault="00F429FF" w:rsidP="008847EE">
      <w:pPr>
        <w:widowControl/>
        <w:autoSpaceDE/>
        <w:autoSpaceDN/>
        <w:adjustRightInd/>
        <w:spacing w:after="200" w:line="276" w:lineRule="auto"/>
        <w:ind w:firstLine="708"/>
        <w:jc w:val="both"/>
        <w:rPr>
          <w:i/>
          <w:lang w:eastAsia="en-US"/>
        </w:rPr>
      </w:pPr>
      <w:r w:rsidRPr="0091352F">
        <w:rPr>
          <w:i/>
          <w:lang w:eastAsia="en-US"/>
        </w:rPr>
        <w:t xml:space="preserve">                                          (нужное подчеркнуть)</w:t>
      </w:r>
    </w:p>
    <w:p w:rsidR="00F429FF" w:rsidRPr="0091352F" w:rsidRDefault="00F429FF" w:rsidP="008847EE">
      <w:pPr>
        <w:widowControl/>
        <w:autoSpaceDE/>
        <w:autoSpaceDN/>
        <w:adjustRightInd/>
        <w:spacing w:after="200" w:line="276" w:lineRule="auto"/>
        <w:ind w:firstLine="708"/>
        <w:jc w:val="both"/>
        <w:rPr>
          <w:sz w:val="28"/>
          <w:szCs w:val="28"/>
          <w:lang w:eastAsia="en-US"/>
        </w:rPr>
      </w:pPr>
      <w:r w:rsidRPr="002F7E65">
        <w:rPr>
          <w:i/>
          <w:sz w:val="28"/>
          <w:szCs w:val="28"/>
          <w:u w:val="single"/>
          <w:lang w:eastAsia="en-US"/>
        </w:rPr>
        <w:t>п. Кестеньга</w:t>
      </w:r>
      <w:r>
        <w:rPr>
          <w:i/>
          <w:sz w:val="28"/>
          <w:szCs w:val="28"/>
          <w:u w:val="single"/>
          <w:lang w:eastAsia="en-US"/>
        </w:rPr>
        <w:t xml:space="preserve">, </w:t>
      </w:r>
      <w:r>
        <w:rPr>
          <w:sz w:val="28"/>
          <w:szCs w:val="28"/>
          <w:lang w:eastAsia="en-US"/>
        </w:rPr>
        <w:t xml:space="preserve">ул. </w:t>
      </w:r>
      <w:r w:rsidRPr="00C906D9">
        <w:rPr>
          <w:sz w:val="28"/>
          <w:szCs w:val="28"/>
          <w:u w:val="single"/>
          <w:lang w:eastAsia="en-US"/>
        </w:rPr>
        <w:t>Советская</w:t>
      </w:r>
      <w:r>
        <w:rPr>
          <w:sz w:val="28"/>
          <w:szCs w:val="28"/>
          <w:lang w:eastAsia="en-US"/>
        </w:rPr>
        <w:t>,</w:t>
      </w:r>
      <w:r w:rsidRPr="0091352F">
        <w:rPr>
          <w:sz w:val="28"/>
          <w:szCs w:val="28"/>
          <w:lang w:eastAsia="en-US"/>
        </w:rPr>
        <w:t xml:space="preserve"> дом № </w:t>
      </w:r>
      <w:r w:rsidRPr="00C906D9">
        <w:rPr>
          <w:sz w:val="28"/>
          <w:szCs w:val="28"/>
          <w:u w:val="single"/>
          <w:lang w:eastAsia="en-US"/>
        </w:rPr>
        <w:t xml:space="preserve">  </w:t>
      </w:r>
      <w:r w:rsidRPr="00C906D9">
        <w:rPr>
          <w:i/>
          <w:sz w:val="28"/>
          <w:szCs w:val="28"/>
          <w:u w:val="single"/>
          <w:lang w:eastAsia="en-US"/>
        </w:rPr>
        <w:t>1</w:t>
      </w:r>
      <w:r>
        <w:rPr>
          <w:i/>
          <w:sz w:val="28"/>
          <w:szCs w:val="28"/>
          <w:u w:val="single"/>
          <w:lang w:eastAsia="en-US"/>
        </w:rPr>
        <w:t xml:space="preserve">  </w:t>
      </w:r>
      <w:r>
        <w:rPr>
          <w:sz w:val="28"/>
          <w:szCs w:val="28"/>
          <w:lang w:eastAsia="en-US"/>
        </w:rPr>
        <w:t xml:space="preserve">, корпус № _____, кв. № </w:t>
      </w:r>
      <w:r w:rsidRPr="00C906D9">
        <w:rPr>
          <w:sz w:val="28"/>
          <w:szCs w:val="28"/>
          <w:u w:val="single"/>
          <w:lang w:eastAsia="en-US"/>
        </w:rPr>
        <w:t xml:space="preserve">  </w:t>
      </w:r>
      <w:r w:rsidRPr="00C906D9">
        <w:rPr>
          <w:i/>
          <w:sz w:val="28"/>
          <w:szCs w:val="28"/>
          <w:u w:val="single"/>
          <w:lang w:eastAsia="en-US"/>
        </w:rPr>
        <w:t xml:space="preserve">2 </w:t>
      </w:r>
      <w:r w:rsidRPr="00C906D9">
        <w:rPr>
          <w:sz w:val="28"/>
          <w:szCs w:val="28"/>
          <w:u w:val="single"/>
          <w:lang w:eastAsia="en-US"/>
        </w:rPr>
        <w:t xml:space="preserve"> </w:t>
      </w:r>
      <w:r w:rsidRPr="0091352F">
        <w:rPr>
          <w:sz w:val="28"/>
          <w:szCs w:val="28"/>
          <w:lang w:eastAsia="en-US"/>
        </w:rPr>
        <w:t xml:space="preserve"> в </w:t>
      </w:r>
      <w:r w:rsidRPr="00C906D9">
        <w:rPr>
          <w:sz w:val="28"/>
          <w:szCs w:val="28"/>
          <w:lang w:eastAsia="en-US"/>
        </w:rPr>
        <w:t>жилое (</w:t>
      </w:r>
      <w:r w:rsidRPr="00C906D9">
        <w:rPr>
          <w:sz w:val="28"/>
          <w:szCs w:val="28"/>
          <w:u w:val="single"/>
          <w:lang w:eastAsia="en-US"/>
        </w:rPr>
        <w:t>нежилое</w:t>
      </w:r>
      <w:r w:rsidRPr="00C906D9">
        <w:rPr>
          <w:sz w:val="28"/>
          <w:szCs w:val="28"/>
          <w:lang w:eastAsia="en-US"/>
        </w:rPr>
        <w:t>) помещение для</w:t>
      </w:r>
    </w:p>
    <w:p w:rsidR="00F429FF" w:rsidRPr="0091352F" w:rsidRDefault="00F429FF" w:rsidP="008847EE">
      <w:pPr>
        <w:widowControl/>
        <w:autoSpaceDE/>
        <w:autoSpaceDN/>
        <w:adjustRightInd/>
        <w:spacing w:after="200" w:line="276" w:lineRule="auto"/>
        <w:jc w:val="both"/>
        <w:rPr>
          <w:i/>
          <w:lang w:eastAsia="en-US"/>
        </w:rPr>
      </w:pPr>
      <w:r>
        <w:rPr>
          <w:i/>
          <w:lang w:eastAsia="en-US"/>
        </w:rPr>
        <w:t xml:space="preserve">                                                                                                                                                             </w:t>
      </w:r>
      <w:r w:rsidRPr="0091352F">
        <w:rPr>
          <w:i/>
          <w:lang w:eastAsia="en-US"/>
        </w:rPr>
        <w:t>(нужное подчеркнуть)</w:t>
      </w:r>
    </w:p>
    <w:p w:rsidR="00F429FF" w:rsidRPr="0091352F" w:rsidRDefault="00F429FF" w:rsidP="008847EE">
      <w:pPr>
        <w:widowControl/>
        <w:autoSpaceDE/>
        <w:autoSpaceDN/>
        <w:adjustRightInd/>
        <w:spacing w:after="200" w:line="276" w:lineRule="auto"/>
        <w:ind w:right="109"/>
        <w:jc w:val="both"/>
        <w:rPr>
          <w:sz w:val="28"/>
          <w:szCs w:val="28"/>
          <w:lang w:eastAsia="en-US"/>
        </w:rPr>
      </w:pPr>
      <w:r w:rsidRPr="0091352F">
        <w:rPr>
          <w:sz w:val="28"/>
          <w:szCs w:val="28"/>
          <w:lang w:eastAsia="en-US"/>
        </w:rPr>
        <w:t>дальнейшего использования его в качестве _</w:t>
      </w:r>
      <w:r w:rsidRPr="00C906D9">
        <w:rPr>
          <w:i/>
          <w:sz w:val="28"/>
          <w:szCs w:val="28"/>
          <w:u w:val="single"/>
          <w:lang w:eastAsia="en-US"/>
        </w:rPr>
        <w:t>магазина</w:t>
      </w:r>
      <w:r w:rsidRPr="0091352F">
        <w:rPr>
          <w:sz w:val="28"/>
          <w:szCs w:val="28"/>
          <w:lang w:eastAsia="en-US"/>
        </w:rPr>
        <w:t>______________________________________________________</w:t>
      </w:r>
    </w:p>
    <w:p w:rsidR="00F429FF" w:rsidRPr="0091352F" w:rsidRDefault="00F429FF" w:rsidP="008847EE">
      <w:pPr>
        <w:widowControl/>
        <w:autoSpaceDE/>
        <w:autoSpaceDN/>
        <w:adjustRightInd/>
        <w:spacing w:after="200" w:line="276" w:lineRule="auto"/>
        <w:ind w:firstLine="708"/>
        <w:jc w:val="both"/>
        <w:rPr>
          <w:sz w:val="28"/>
          <w:szCs w:val="28"/>
          <w:lang w:eastAsia="en-US"/>
        </w:rPr>
      </w:pPr>
      <w:r w:rsidRPr="0091352F">
        <w:rPr>
          <w:sz w:val="28"/>
          <w:szCs w:val="28"/>
          <w:lang w:eastAsia="en-US"/>
        </w:rPr>
        <w:t xml:space="preserve">Указанное помещение находится в собственности: </w:t>
      </w:r>
      <w:r w:rsidRPr="003739E8">
        <w:rPr>
          <w:i/>
          <w:sz w:val="28"/>
          <w:szCs w:val="28"/>
          <w:u w:val="single"/>
          <w:lang w:eastAsia="en-US"/>
        </w:rPr>
        <w:t>частно</w:t>
      </w:r>
      <w:r>
        <w:rPr>
          <w:i/>
          <w:sz w:val="28"/>
          <w:szCs w:val="28"/>
          <w:u w:val="single"/>
          <w:lang w:eastAsia="en-US"/>
        </w:rPr>
        <w:t>й</w:t>
      </w:r>
      <w:r w:rsidRPr="0091352F">
        <w:rPr>
          <w:sz w:val="28"/>
          <w:szCs w:val="28"/>
          <w:lang w:eastAsia="en-US"/>
        </w:rPr>
        <w:t>_________________________________________</w:t>
      </w:r>
    </w:p>
    <w:p w:rsidR="00F429FF" w:rsidRDefault="00F429FF" w:rsidP="008847EE">
      <w:pPr>
        <w:widowControl/>
        <w:autoSpaceDE/>
        <w:autoSpaceDN/>
        <w:adjustRightInd/>
        <w:spacing w:line="276" w:lineRule="auto"/>
        <w:ind w:firstLine="708"/>
        <w:jc w:val="both"/>
        <w:rPr>
          <w:sz w:val="28"/>
          <w:szCs w:val="28"/>
          <w:lang w:eastAsia="en-US"/>
        </w:rPr>
      </w:pPr>
      <w:r w:rsidRPr="0091352F">
        <w:rPr>
          <w:sz w:val="28"/>
          <w:szCs w:val="28"/>
          <w:lang w:eastAsia="en-US"/>
        </w:rPr>
        <w:t>Мне известно, что в соответствии с действующим законодательством, я имею право проводить работы по переустройству</w:t>
      </w:r>
      <w:r>
        <w:rPr>
          <w:sz w:val="28"/>
          <w:szCs w:val="28"/>
          <w:lang w:eastAsia="en-US"/>
        </w:rPr>
        <w:t xml:space="preserve"> </w:t>
      </w:r>
      <w:r w:rsidRPr="0091352F">
        <w:rPr>
          <w:sz w:val="28"/>
          <w:szCs w:val="28"/>
          <w:lang w:eastAsia="en-US"/>
        </w:rPr>
        <w:t>и перепланировке переводимого помещения   в   случаях, когда   переустройство и (или) перепланировка затрагивает общее имущество многоквартирного дома, после получения согласия собственников общего имущества многоквартирного дома, не допуская нарушения законных прав и интересов собственников и жителей многоквартирного дома.</w:t>
      </w:r>
    </w:p>
    <w:p w:rsidR="00F429FF" w:rsidRPr="0091352F" w:rsidRDefault="00F429FF" w:rsidP="008847EE">
      <w:pPr>
        <w:widowControl/>
        <w:autoSpaceDE/>
        <w:autoSpaceDN/>
        <w:adjustRightInd/>
        <w:spacing w:line="276" w:lineRule="auto"/>
        <w:ind w:firstLine="708"/>
        <w:jc w:val="both"/>
        <w:rPr>
          <w:sz w:val="28"/>
          <w:szCs w:val="28"/>
          <w:lang w:eastAsia="en-US"/>
        </w:rPr>
      </w:pPr>
    </w:p>
    <w:p w:rsidR="00F429FF" w:rsidRDefault="00F429FF" w:rsidP="008847EE">
      <w:pPr>
        <w:pStyle w:val="ConsPlusNonformat"/>
        <w:ind w:right="33"/>
        <w:jc w:val="both"/>
        <w:rPr>
          <w:rFonts w:ascii="Times New Roman" w:hAnsi="Times New Roman" w:cs="Times New Roman"/>
          <w:sz w:val="26"/>
          <w:szCs w:val="26"/>
        </w:rPr>
      </w:pPr>
      <w:r w:rsidRPr="00515B6B">
        <w:rPr>
          <w:rFonts w:ascii="Times New Roman" w:hAnsi="Times New Roman" w:cs="Times New Roman"/>
          <w:sz w:val="26"/>
          <w:szCs w:val="26"/>
        </w:rPr>
        <w:t>Приложение (в соответствии с ч. 2 ст. 23 Жилищного кодекса Российской Федерации):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F429FF" w:rsidRDefault="00F429FF" w:rsidP="008847EE">
      <w:pPr>
        <w:pStyle w:val="ConsPlusNonformat"/>
        <w:ind w:right="-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__________________________________________________________________</w:t>
      </w:r>
    </w:p>
    <w:p w:rsidR="00F429FF" w:rsidRDefault="00F429FF" w:rsidP="008847EE">
      <w:pPr>
        <w:pStyle w:val="ConsPlusNonformat"/>
        <w:ind w:right="-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__________________________________________________________________</w:t>
      </w:r>
    </w:p>
    <w:p w:rsidR="00F429FF" w:rsidRDefault="00F429FF" w:rsidP="008847EE">
      <w:pPr>
        <w:pStyle w:val="ConsPlusNonformat"/>
        <w:ind w:right="-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__________________________________________________________________</w:t>
      </w:r>
    </w:p>
    <w:p w:rsidR="00F429FF" w:rsidRDefault="00F429FF" w:rsidP="008847EE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4. __________________________________________________________________</w:t>
      </w:r>
    </w:p>
    <w:p w:rsidR="00F429FF" w:rsidRDefault="00F429FF" w:rsidP="008847EE">
      <w:pPr>
        <w:spacing w:line="276" w:lineRule="auto"/>
        <w:jc w:val="both"/>
        <w:rPr>
          <w:lang w:eastAsia="en-US"/>
        </w:rPr>
      </w:pPr>
      <w:r>
        <w:rPr>
          <w:sz w:val="26"/>
          <w:szCs w:val="26"/>
        </w:rPr>
        <w:t>5. __________________________________________________________________</w:t>
      </w:r>
    </w:p>
    <w:p w:rsidR="00F429FF" w:rsidRDefault="00F429FF" w:rsidP="008847EE">
      <w:pPr>
        <w:spacing w:line="276" w:lineRule="auto"/>
        <w:ind w:firstLine="851"/>
        <w:jc w:val="both"/>
        <w:rPr>
          <w:lang w:eastAsia="en-US"/>
        </w:rPr>
      </w:pPr>
    </w:p>
    <w:p w:rsidR="00F429FF" w:rsidRDefault="00F429FF" w:rsidP="008847EE">
      <w:pPr>
        <w:spacing w:line="276" w:lineRule="auto"/>
        <w:ind w:firstLine="851"/>
        <w:jc w:val="both"/>
        <w:rPr>
          <w:lang w:eastAsia="en-US"/>
        </w:rPr>
      </w:pPr>
    </w:p>
    <w:p w:rsidR="00F429FF" w:rsidRPr="0091352F" w:rsidRDefault="00F429FF" w:rsidP="008847EE">
      <w:pPr>
        <w:spacing w:line="276" w:lineRule="auto"/>
        <w:ind w:firstLine="851"/>
        <w:jc w:val="both"/>
        <w:rPr>
          <w:sz w:val="28"/>
          <w:szCs w:val="28"/>
        </w:rPr>
      </w:pPr>
      <w:r w:rsidRPr="0091352F">
        <w:rPr>
          <w:sz w:val="28"/>
          <w:szCs w:val="28"/>
        </w:rPr>
        <w:t xml:space="preserve">Настоящим даю согласие Администрации </w:t>
      </w:r>
      <w:r>
        <w:rPr>
          <w:i/>
          <w:iCs/>
          <w:u w:val="single"/>
        </w:rPr>
        <w:t xml:space="preserve">Лоухского </w:t>
      </w:r>
      <w:r w:rsidRPr="008F03F7">
        <w:rPr>
          <w:i/>
          <w:iCs/>
          <w:u w:val="single"/>
        </w:rPr>
        <w:t>муниципального района</w:t>
      </w:r>
      <w:r w:rsidRPr="0091352F">
        <w:rPr>
          <w:sz w:val="28"/>
          <w:szCs w:val="28"/>
        </w:rPr>
        <w:t xml:space="preserve">   на обработку,</w:t>
      </w:r>
    </w:p>
    <w:p w:rsidR="00F429FF" w:rsidRPr="00515B6B" w:rsidRDefault="00F429FF" w:rsidP="008847EE">
      <w:pPr>
        <w:spacing w:line="276" w:lineRule="auto"/>
        <w:ind w:left="4813" w:firstLine="851"/>
        <w:jc w:val="both"/>
        <w:rPr>
          <w:i/>
          <w:lang w:eastAsia="en-US"/>
        </w:rPr>
      </w:pPr>
      <w:r w:rsidRPr="00515B6B">
        <w:rPr>
          <w:i/>
        </w:rPr>
        <w:t>(наименование муниципального образования)</w:t>
      </w:r>
    </w:p>
    <w:p w:rsidR="00F429FF" w:rsidRPr="0091352F" w:rsidRDefault="00F429FF" w:rsidP="008847EE">
      <w:pPr>
        <w:spacing w:line="276" w:lineRule="auto"/>
        <w:jc w:val="both"/>
        <w:rPr>
          <w:sz w:val="28"/>
          <w:szCs w:val="28"/>
        </w:rPr>
      </w:pPr>
      <w:r w:rsidRPr="0091352F">
        <w:rPr>
          <w:sz w:val="28"/>
          <w:szCs w:val="28"/>
        </w:rPr>
        <w:t xml:space="preserve">включая сбор, </w:t>
      </w:r>
      <w:r w:rsidRPr="0091352F">
        <w:rPr>
          <w:sz w:val="28"/>
          <w:szCs w:val="28"/>
          <w:lang w:eastAsia="en-US"/>
        </w:rPr>
        <w:t xml:space="preserve">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Pr="0091352F">
        <w:rPr>
          <w:sz w:val="28"/>
          <w:szCs w:val="28"/>
        </w:rPr>
        <w:t>в документарной и электронной формах, автоматизированным и неавтоматизированным способами с обеспечением конфиденциальности моих персональных, сообщаемых мною в настоящем заявлении и содержащихся в прилагаемых к данному заявлению документах  (копиях</w:t>
      </w:r>
      <w:r>
        <w:rPr>
          <w:sz w:val="28"/>
          <w:szCs w:val="28"/>
        </w:rPr>
        <w:t xml:space="preserve"> документов).</w:t>
      </w:r>
    </w:p>
    <w:p w:rsidR="00F429FF" w:rsidRPr="0091352F" w:rsidRDefault="00F429FF" w:rsidP="008847E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1352F">
        <w:rPr>
          <w:rFonts w:ascii="Times New Roman" w:hAnsi="Times New Roman" w:cs="Times New Roman"/>
          <w:sz w:val="28"/>
          <w:szCs w:val="28"/>
        </w:rPr>
        <w:t>Настоящее согласие действует _________________________________________________________________________________</w:t>
      </w:r>
    </w:p>
    <w:p w:rsidR="00F429FF" w:rsidRPr="0091352F" w:rsidRDefault="00F429FF" w:rsidP="008847EE">
      <w:pPr>
        <w:ind w:left="2832" w:firstLine="708"/>
        <w:jc w:val="center"/>
        <w:rPr>
          <w:i/>
          <w:sz w:val="20"/>
          <w:szCs w:val="20"/>
        </w:rPr>
      </w:pPr>
      <w:r w:rsidRPr="0091352F">
        <w:rPr>
          <w:i/>
          <w:sz w:val="20"/>
          <w:szCs w:val="20"/>
        </w:rPr>
        <w:t xml:space="preserve">(в течение периода с момента предоставления персональных данных до момента </w:t>
      </w:r>
      <w:r>
        <w:rPr>
          <w:i/>
          <w:sz w:val="20"/>
          <w:szCs w:val="20"/>
        </w:rPr>
        <w:t>получения результата муниципальной услуги</w:t>
      </w:r>
      <w:r w:rsidRPr="0091352F">
        <w:rPr>
          <w:i/>
          <w:sz w:val="20"/>
          <w:szCs w:val="20"/>
        </w:rPr>
        <w:t xml:space="preserve">, </w:t>
      </w:r>
    </w:p>
    <w:p w:rsidR="00F429FF" w:rsidRPr="0091352F" w:rsidRDefault="00F429FF" w:rsidP="008847EE">
      <w:pPr>
        <w:ind w:left="2832" w:firstLine="708"/>
        <w:jc w:val="center"/>
        <w:rPr>
          <w:i/>
          <w:sz w:val="20"/>
          <w:szCs w:val="20"/>
        </w:rPr>
      </w:pPr>
      <w:r w:rsidRPr="0091352F">
        <w:rPr>
          <w:i/>
          <w:sz w:val="20"/>
          <w:szCs w:val="20"/>
        </w:rPr>
        <w:t>до момента отзыва согласия, в течение иного определенного срока (определяется заявителем)</w:t>
      </w:r>
    </w:p>
    <w:p w:rsidR="00F429FF" w:rsidRPr="0091352F" w:rsidRDefault="00F429FF" w:rsidP="008847EE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1352F">
        <w:rPr>
          <w:rFonts w:ascii="Times New Roman" w:hAnsi="Times New Roman" w:cs="Times New Roman"/>
          <w:sz w:val="28"/>
          <w:szCs w:val="28"/>
        </w:rPr>
        <w:t>Настоящее согласие может быть отозвано мною в письменной форме.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действия.</w:t>
      </w:r>
    </w:p>
    <w:p w:rsidR="00F429FF" w:rsidRPr="0091352F" w:rsidRDefault="00F429FF" w:rsidP="008847EE">
      <w:pPr>
        <w:tabs>
          <w:tab w:val="right" w:leader="underscore" w:pos="10206"/>
        </w:tabs>
        <w:ind w:right="251"/>
        <w:jc w:val="both"/>
        <w:rPr>
          <w:sz w:val="20"/>
          <w:szCs w:val="20"/>
        </w:rPr>
      </w:pPr>
    </w:p>
    <w:p w:rsidR="00F429FF" w:rsidRPr="0091352F" w:rsidRDefault="00F429FF" w:rsidP="008847EE">
      <w:pPr>
        <w:tabs>
          <w:tab w:val="left" w:pos="3555"/>
        </w:tabs>
        <w:ind w:right="251"/>
        <w:rPr>
          <w:lang w:eastAsia="en-US"/>
        </w:rPr>
      </w:pPr>
    </w:p>
    <w:p w:rsidR="00F429FF" w:rsidRPr="0091352F" w:rsidRDefault="00F429FF" w:rsidP="008847EE">
      <w:pPr>
        <w:tabs>
          <w:tab w:val="left" w:pos="3555"/>
        </w:tabs>
        <w:ind w:right="251"/>
        <w:rPr>
          <w:lang w:eastAsia="en-US"/>
        </w:rPr>
      </w:pPr>
      <w:r>
        <w:rPr>
          <w:lang w:eastAsia="en-US"/>
        </w:rPr>
        <w:t xml:space="preserve">   « </w:t>
      </w:r>
      <w:r w:rsidRPr="00C906D9">
        <w:rPr>
          <w:u w:val="single"/>
          <w:lang w:eastAsia="en-US"/>
        </w:rPr>
        <w:t xml:space="preserve"> 01 </w:t>
      </w:r>
      <w:r>
        <w:rPr>
          <w:lang w:eastAsia="en-US"/>
        </w:rPr>
        <w:t xml:space="preserve"> </w:t>
      </w:r>
      <w:r w:rsidRPr="0091352F">
        <w:rPr>
          <w:lang w:eastAsia="en-US"/>
        </w:rPr>
        <w:t xml:space="preserve">» </w:t>
      </w:r>
      <w:r w:rsidRPr="00C906D9">
        <w:rPr>
          <w:u w:val="single"/>
          <w:lang w:eastAsia="en-US"/>
        </w:rPr>
        <w:t xml:space="preserve">  02  </w:t>
      </w:r>
      <w:r>
        <w:rPr>
          <w:lang w:eastAsia="en-US"/>
        </w:rPr>
        <w:t xml:space="preserve"> </w:t>
      </w:r>
      <w:r w:rsidRPr="00C906D9">
        <w:rPr>
          <w:u w:val="single"/>
          <w:lang w:eastAsia="en-US"/>
        </w:rPr>
        <w:t xml:space="preserve"> 2017 </w:t>
      </w:r>
      <w:r w:rsidRPr="0091352F">
        <w:rPr>
          <w:lang w:eastAsia="en-US"/>
        </w:rPr>
        <w:t xml:space="preserve">г.                 </w:t>
      </w:r>
      <w:r>
        <w:rPr>
          <w:lang w:eastAsia="en-US"/>
        </w:rPr>
        <w:t xml:space="preserve">   </w:t>
      </w:r>
      <w:r w:rsidRPr="0091352F">
        <w:rPr>
          <w:lang w:eastAsia="en-US"/>
        </w:rPr>
        <w:t xml:space="preserve">  </w:t>
      </w:r>
      <w:r>
        <w:rPr>
          <w:lang w:eastAsia="en-US"/>
        </w:rPr>
        <w:t xml:space="preserve">           </w:t>
      </w:r>
      <w:r w:rsidRPr="0091352F">
        <w:rPr>
          <w:lang w:eastAsia="en-US"/>
        </w:rPr>
        <w:t xml:space="preserve">________________________                         </w:t>
      </w:r>
      <w:r>
        <w:rPr>
          <w:lang w:eastAsia="en-US"/>
        </w:rPr>
        <w:t xml:space="preserve">      </w:t>
      </w:r>
      <w:r w:rsidRPr="0091352F">
        <w:rPr>
          <w:lang w:eastAsia="en-US"/>
        </w:rPr>
        <w:t xml:space="preserve">  ____</w:t>
      </w:r>
      <w:r w:rsidRPr="00C906D9">
        <w:rPr>
          <w:i/>
          <w:u w:val="single"/>
          <w:lang w:eastAsia="en-US"/>
        </w:rPr>
        <w:t>И.И. Иванов</w:t>
      </w:r>
      <w:r>
        <w:rPr>
          <w:lang w:eastAsia="en-US"/>
        </w:rPr>
        <w:t>____</w:t>
      </w:r>
    </w:p>
    <w:p w:rsidR="00F429FF" w:rsidRPr="00515B6B" w:rsidRDefault="00F429FF" w:rsidP="008847EE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>
        <w:rPr>
          <w:i/>
          <w:sz w:val="20"/>
          <w:szCs w:val="20"/>
          <w:lang w:eastAsia="en-US"/>
        </w:rPr>
        <w:t xml:space="preserve">                                                                                                 </w:t>
      </w:r>
      <w:r w:rsidRPr="00515B6B">
        <w:rPr>
          <w:i/>
          <w:sz w:val="20"/>
          <w:szCs w:val="20"/>
          <w:lang w:eastAsia="en-US"/>
        </w:rPr>
        <w:t xml:space="preserve">Подпись заявителя                                 </w:t>
      </w:r>
      <w:r>
        <w:rPr>
          <w:i/>
          <w:sz w:val="20"/>
          <w:szCs w:val="20"/>
          <w:lang w:eastAsia="en-US"/>
        </w:rPr>
        <w:t xml:space="preserve">                   </w:t>
      </w:r>
      <w:r w:rsidRPr="00515B6B">
        <w:rPr>
          <w:i/>
          <w:sz w:val="20"/>
          <w:szCs w:val="20"/>
          <w:lang w:eastAsia="en-US"/>
        </w:rPr>
        <w:t xml:space="preserve">   расшифровка подписи</w:t>
      </w:r>
    </w:p>
    <w:p w:rsidR="00F429FF" w:rsidRPr="00515B6B" w:rsidRDefault="00F429FF" w:rsidP="008847EE">
      <w:pPr>
        <w:tabs>
          <w:tab w:val="left" w:pos="3555"/>
        </w:tabs>
        <w:ind w:right="251"/>
        <w:rPr>
          <w:sz w:val="20"/>
          <w:szCs w:val="20"/>
          <w:lang w:eastAsia="en-US"/>
        </w:rPr>
      </w:pPr>
    </w:p>
    <w:p w:rsidR="00F429FF" w:rsidRPr="0091352F" w:rsidRDefault="00F429FF" w:rsidP="008847EE">
      <w:pPr>
        <w:tabs>
          <w:tab w:val="left" w:pos="3555"/>
        </w:tabs>
        <w:ind w:right="251"/>
        <w:rPr>
          <w:lang w:eastAsia="en-US"/>
        </w:rPr>
      </w:pPr>
      <w:r w:rsidRPr="0091352F">
        <w:rPr>
          <w:lang w:eastAsia="en-US"/>
        </w:rPr>
        <w:t xml:space="preserve">   «____»  _________ 20 ___ г.                    ________________________                          </w:t>
      </w:r>
      <w:r>
        <w:rPr>
          <w:lang w:eastAsia="en-US"/>
        </w:rPr>
        <w:t xml:space="preserve">       __________________</w:t>
      </w:r>
    </w:p>
    <w:p w:rsidR="00F429FF" w:rsidRPr="00515B6B" w:rsidRDefault="00F429FF" w:rsidP="008847EE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>
        <w:rPr>
          <w:i/>
          <w:sz w:val="20"/>
          <w:szCs w:val="20"/>
          <w:lang w:eastAsia="en-US"/>
        </w:rPr>
        <w:t xml:space="preserve">                                                                                               </w:t>
      </w:r>
      <w:r w:rsidRPr="00515B6B">
        <w:rPr>
          <w:i/>
          <w:sz w:val="20"/>
          <w:szCs w:val="20"/>
          <w:lang w:eastAsia="en-US"/>
        </w:rPr>
        <w:t xml:space="preserve">Подпись специалиста,                             </w:t>
      </w:r>
      <w:r>
        <w:rPr>
          <w:i/>
          <w:sz w:val="20"/>
          <w:szCs w:val="20"/>
          <w:lang w:eastAsia="en-US"/>
        </w:rPr>
        <w:t xml:space="preserve">                     </w:t>
      </w:r>
      <w:r w:rsidRPr="00515B6B">
        <w:rPr>
          <w:i/>
          <w:sz w:val="20"/>
          <w:szCs w:val="20"/>
          <w:lang w:eastAsia="en-US"/>
        </w:rPr>
        <w:t xml:space="preserve">  расшифровка подписи</w:t>
      </w:r>
    </w:p>
    <w:p w:rsidR="00F429FF" w:rsidRPr="00515B6B" w:rsidRDefault="00F429FF" w:rsidP="008847EE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>
        <w:rPr>
          <w:i/>
          <w:sz w:val="20"/>
          <w:szCs w:val="20"/>
          <w:lang w:eastAsia="en-US"/>
        </w:rPr>
        <w:t xml:space="preserve">                                                                                               </w:t>
      </w:r>
      <w:r w:rsidRPr="00515B6B">
        <w:rPr>
          <w:i/>
          <w:sz w:val="20"/>
          <w:szCs w:val="20"/>
          <w:lang w:eastAsia="en-US"/>
        </w:rPr>
        <w:t xml:space="preserve">принявшего заявление                </w:t>
      </w:r>
    </w:p>
    <w:p w:rsidR="00F429FF" w:rsidRPr="0091352F" w:rsidRDefault="00F429FF" w:rsidP="008847EE">
      <w:pPr>
        <w:widowControl/>
        <w:autoSpaceDE/>
        <w:autoSpaceDN/>
        <w:adjustRightInd/>
        <w:spacing w:after="200" w:line="276" w:lineRule="auto"/>
        <w:jc w:val="both"/>
        <w:rPr>
          <w:b/>
          <w:lang w:eastAsia="en-US"/>
        </w:rPr>
      </w:pPr>
    </w:p>
    <w:p w:rsidR="00F429FF" w:rsidRPr="0091352F" w:rsidRDefault="00F429FF" w:rsidP="008847EE">
      <w:pPr>
        <w:widowControl/>
        <w:tabs>
          <w:tab w:val="left" w:pos="900"/>
        </w:tabs>
        <w:autoSpaceDE/>
        <w:autoSpaceDN/>
        <w:adjustRightInd/>
        <w:spacing w:after="200" w:line="276" w:lineRule="auto"/>
        <w:rPr>
          <w:b/>
          <w:lang w:eastAsia="en-US"/>
        </w:rPr>
      </w:pPr>
    </w:p>
    <w:p w:rsidR="00F429FF" w:rsidRPr="0091352F" w:rsidRDefault="00F429FF" w:rsidP="008847EE">
      <w:pPr>
        <w:rPr>
          <w:lang w:eastAsia="en-US"/>
        </w:rPr>
      </w:pPr>
    </w:p>
    <w:p w:rsidR="00F429FF" w:rsidRPr="0091352F" w:rsidRDefault="00F429FF" w:rsidP="009F082D">
      <w:pPr>
        <w:rPr>
          <w:lang w:eastAsia="en-US"/>
        </w:rPr>
      </w:pPr>
    </w:p>
    <w:sectPr w:rsidR="00F429FF" w:rsidRPr="0091352F" w:rsidSect="0082348C">
      <w:headerReference w:type="default" r:id="rId17"/>
      <w:footerReference w:type="default" r:id="rId18"/>
      <w:pgSz w:w="16837" w:h="23810"/>
      <w:pgMar w:top="567" w:right="567" w:bottom="567" w:left="993" w:header="720" w:footer="720" w:gutter="0"/>
      <w:cols w:space="6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29FF" w:rsidRDefault="00F429FF" w:rsidP="004D6E54">
      <w:r>
        <w:separator/>
      </w:r>
    </w:p>
  </w:endnote>
  <w:endnote w:type="continuationSeparator" w:id="1">
    <w:p w:rsidR="00F429FF" w:rsidRDefault="00F429FF" w:rsidP="004D6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9FF" w:rsidRDefault="00F429FF">
    <w:pPr>
      <w:pStyle w:val="Style8"/>
      <w:widowControl/>
      <w:ind w:left="-799"/>
      <w:jc w:val="both"/>
      <w:rPr>
        <w:rStyle w:val="FontStyle21"/>
        <w:lang w:val="en-US" w:eastAsia="en-US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9FF" w:rsidRPr="00A01E32" w:rsidRDefault="00F429FF" w:rsidP="00A01E32">
    <w:pPr>
      <w:pStyle w:val="Footer"/>
      <w:rPr>
        <w:rStyle w:val="FontStyle21"/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29FF" w:rsidRDefault="00F429FF" w:rsidP="004D6E54">
      <w:r>
        <w:separator/>
      </w:r>
    </w:p>
  </w:footnote>
  <w:footnote w:type="continuationSeparator" w:id="1">
    <w:p w:rsidR="00F429FF" w:rsidRDefault="00F429FF" w:rsidP="004D6E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9FF" w:rsidRDefault="00F429FF">
    <w:pPr>
      <w:pStyle w:val="Header"/>
      <w:jc w:val="center"/>
    </w:pPr>
    <w:fldSimple w:instr="PAGE   \* MERGEFORMAT">
      <w:r>
        <w:rPr>
          <w:noProof/>
        </w:rPr>
        <w:t>1</w:t>
      </w:r>
    </w:fldSimple>
  </w:p>
  <w:p w:rsidR="00F429FF" w:rsidRDefault="00F429FF">
    <w:pPr>
      <w:widowControl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9FF" w:rsidRDefault="00F429FF">
    <w:pPr>
      <w:pStyle w:val="Header"/>
      <w:jc w:val="center"/>
    </w:pPr>
    <w:fldSimple w:instr="PAGE   \* MERGEFORMAT">
      <w:r>
        <w:rPr>
          <w:noProof/>
        </w:rPr>
        <w:t>9</w:t>
      </w:r>
    </w:fldSimple>
  </w:p>
  <w:p w:rsidR="00F429FF" w:rsidRDefault="00F429FF">
    <w:pPr>
      <w:pStyle w:val="Style9"/>
      <w:widowControl/>
      <w:ind w:left="5443"/>
      <w:jc w:val="both"/>
      <w:rPr>
        <w:rStyle w:val="FontStyle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4102E"/>
    <w:multiLevelType w:val="hybridMultilevel"/>
    <w:tmpl w:val="0BAAFD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FE766D"/>
    <w:multiLevelType w:val="hybridMultilevel"/>
    <w:tmpl w:val="6CD6DCB8"/>
    <w:lvl w:ilvl="0" w:tplc="0419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662E4B"/>
    <w:multiLevelType w:val="hybridMultilevel"/>
    <w:tmpl w:val="54329C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DD0274C"/>
    <w:multiLevelType w:val="hybridMultilevel"/>
    <w:tmpl w:val="0764C24E"/>
    <w:lvl w:ilvl="0" w:tplc="757A525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DD84A76"/>
    <w:multiLevelType w:val="hybridMultilevel"/>
    <w:tmpl w:val="24E0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15C1CC9"/>
    <w:multiLevelType w:val="hybridMultilevel"/>
    <w:tmpl w:val="59A47E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8F448C6"/>
    <w:multiLevelType w:val="hybridMultilevel"/>
    <w:tmpl w:val="9CFE46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AEE386F"/>
    <w:multiLevelType w:val="hybridMultilevel"/>
    <w:tmpl w:val="202EFB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1AC6035"/>
    <w:multiLevelType w:val="hybridMultilevel"/>
    <w:tmpl w:val="C95414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6052AE3"/>
    <w:multiLevelType w:val="hybridMultilevel"/>
    <w:tmpl w:val="0980AC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6465CE4"/>
    <w:multiLevelType w:val="hybridMultilevel"/>
    <w:tmpl w:val="FB4E92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8F77197"/>
    <w:multiLevelType w:val="hybridMultilevel"/>
    <w:tmpl w:val="746A6816"/>
    <w:lvl w:ilvl="0" w:tplc="30E2B752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12">
    <w:nsid w:val="4F04103B"/>
    <w:multiLevelType w:val="hybridMultilevel"/>
    <w:tmpl w:val="AA0C0B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3A077CC"/>
    <w:multiLevelType w:val="hybridMultilevel"/>
    <w:tmpl w:val="927E4F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6221701"/>
    <w:multiLevelType w:val="hybridMultilevel"/>
    <w:tmpl w:val="AF0AB1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A0D3F7B"/>
    <w:multiLevelType w:val="hybridMultilevel"/>
    <w:tmpl w:val="04C205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CA7059D"/>
    <w:multiLevelType w:val="hybridMultilevel"/>
    <w:tmpl w:val="0BAAFD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FDF07EF"/>
    <w:multiLevelType w:val="hybridMultilevel"/>
    <w:tmpl w:val="2F8C60D8"/>
    <w:lvl w:ilvl="0" w:tplc="744AB188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5AD2DE2"/>
    <w:multiLevelType w:val="hybridMultilevel"/>
    <w:tmpl w:val="0C0C95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CAA4743"/>
    <w:multiLevelType w:val="hybridMultilevel"/>
    <w:tmpl w:val="6FCE92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6"/>
  </w:num>
  <w:num w:numId="3">
    <w:abstractNumId w:val="8"/>
  </w:num>
  <w:num w:numId="4">
    <w:abstractNumId w:val="2"/>
  </w:num>
  <w:num w:numId="5">
    <w:abstractNumId w:val="11"/>
  </w:num>
  <w:num w:numId="6">
    <w:abstractNumId w:val="16"/>
  </w:num>
  <w:num w:numId="7">
    <w:abstractNumId w:val="0"/>
  </w:num>
  <w:num w:numId="8">
    <w:abstractNumId w:val="15"/>
  </w:num>
  <w:num w:numId="9">
    <w:abstractNumId w:val="9"/>
  </w:num>
  <w:num w:numId="10">
    <w:abstractNumId w:val="13"/>
  </w:num>
  <w:num w:numId="11">
    <w:abstractNumId w:val="3"/>
  </w:num>
  <w:num w:numId="12">
    <w:abstractNumId w:val="4"/>
  </w:num>
  <w:num w:numId="13">
    <w:abstractNumId w:val="1"/>
  </w:num>
  <w:num w:numId="14">
    <w:abstractNumId w:val="19"/>
  </w:num>
  <w:num w:numId="15">
    <w:abstractNumId w:val="12"/>
  </w:num>
  <w:num w:numId="16">
    <w:abstractNumId w:val="5"/>
  </w:num>
  <w:num w:numId="17">
    <w:abstractNumId w:val="18"/>
  </w:num>
  <w:num w:numId="18">
    <w:abstractNumId w:val="10"/>
  </w:num>
  <w:num w:numId="19">
    <w:abstractNumId w:val="7"/>
  </w:num>
  <w:num w:numId="2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DF3"/>
    <w:rsid w:val="000023E8"/>
    <w:rsid w:val="000153F2"/>
    <w:rsid w:val="000203D8"/>
    <w:rsid w:val="00034098"/>
    <w:rsid w:val="0003423C"/>
    <w:rsid w:val="000418CA"/>
    <w:rsid w:val="00050CCD"/>
    <w:rsid w:val="00051ABB"/>
    <w:rsid w:val="000732DB"/>
    <w:rsid w:val="0007371D"/>
    <w:rsid w:val="000976E3"/>
    <w:rsid w:val="000A08D6"/>
    <w:rsid w:val="000A1FA8"/>
    <w:rsid w:val="000C2E44"/>
    <w:rsid w:val="000C516C"/>
    <w:rsid w:val="000D2090"/>
    <w:rsid w:val="000E4BFB"/>
    <w:rsid w:val="000F5D68"/>
    <w:rsid w:val="001154AA"/>
    <w:rsid w:val="00116CFE"/>
    <w:rsid w:val="00123F7F"/>
    <w:rsid w:val="0013396F"/>
    <w:rsid w:val="00155408"/>
    <w:rsid w:val="0017586F"/>
    <w:rsid w:val="00193F10"/>
    <w:rsid w:val="001977BD"/>
    <w:rsid w:val="00197C6A"/>
    <w:rsid w:val="001A1580"/>
    <w:rsid w:val="001A1899"/>
    <w:rsid w:val="001A49F6"/>
    <w:rsid w:val="001B3D74"/>
    <w:rsid w:val="001C72D9"/>
    <w:rsid w:val="001D1366"/>
    <w:rsid w:val="001D1741"/>
    <w:rsid w:val="001D30BF"/>
    <w:rsid w:val="001D50A3"/>
    <w:rsid w:val="001F2B2A"/>
    <w:rsid w:val="001F54C7"/>
    <w:rsid w:val="00202922"/>
    <w:rsid w:val="00204748"/>
    <w:rsid w:val="00204835"/>
    <w:rsid w:val="00221907"/>
    <w:rsid w:val="0022696E"/>
    <w:rsid w:val="00235D54"/>
    <w:rsid w:val="00241BAF"/>
    <w:rsid w:val="00261115"/>
    <w:rsid w:val="00265C0F"/>
    <w:rsid w:val="00272C27"/>
    <w:rsid w:val="002757BB"/>
    <w:rsid w:val="002846D4"/>
    <w:rsid w:val="002900BF"/>
    <w:rsid w:val="0029413A"/>
    <w:rsid w:val="002A57B1"/>
    <w:rsid w:val="002A6EEB"/>
    <w:rsid w:val="002B0657"/>
    <w:rsid w:val="002B40E1"/>
    <w:rsid w:val="002C035D"/>
    <w:rsid w:val="002C5520"/>
    <w:rsid w:val="002C5596"/>
    <w:rsid w:val="002C6137"/>
    <w:rsid w:val="002D0A86"/>
    <w:rsid w:val="002D545D"/>
    <w:rsid w:val="002D5ECD"/>
    <w:rsid w:val="002E038E"/>
    <w:rsid w:val="002F7E65"/>
    <w:rsid w:val="00310243"/>
    <w:rsid w:val="003273EE"/>
    <w:rsid w:val="00332023"/>
    <w:rsid w:val="003643BA"/>
    <w:rsid w:val="00364D28"/>
    <w:rsid w:val="003739E8"/>
    <w:rsid w:val="00377F94"/>
    <w:rsid w:val="003B0A83"/>
    <w:rsid w:val="003B2A01"/>
    <w:rsid w:val="003C389D"/>
    <w:rsid w:val="003C5BAD"/>
    <w:rsid w:val="003C6598"/>
    <w:rsid w:val="003D3197"/>
    <w:rsid w:val="003D6689"/>
    <w:rsid w:val="003D7229"/>
    <w:rsid w:val="003E52B7"/>
    <w:rsid w:val="0041545E"/>
    <w:rsid w:val="00416C9C"/>
    <w:rsid w:val="004374B3"/>
    <w:rsid w:val="004415E0"/>
    <w:rsid w:val="004457B7"/>
    <w:rsid w:val="00465603"/>
    <w:rsid w:val="0046684E"/>
    <w:rsid w:val="0047422E"/>
    <w:rsid w:val="00483D71"/>
    <w:rsid w:val="00483FC8"/>
    <w:rsid w:val="004A5D2A"/>
    <w:rsid w:val="004C0102"/>
    <w:rsid w:val="004D6E54"/>
    <w:rsid w:val="004E39C7"/>
    <w:rsid w:val="004F339B"/>
    <w:rsid w:val="00503799"/>
    <w:rsid w:val="005045AF"/>
    <w:rsid w:val="00515B6B"/>
    <w:rsid w:val="0053584F"/>
    <w:rsid w:val="00535B0E"/>
    <w:rsid w:val="0054612F"/>
    <w:rsid w:val="00555AC7"/>
    <w:rsid w:val="0055746D"/>
    <w:rsid w:val="005622BC"/>
    <w:rsid w:val="00563314"/>
    <w:rsid w:val="0057071C"/>
    <w:rsid w:val="00571E00"/>
    <w:rsid w:val="00590A0C"/>
    <w:rsid w:val="005A0BD5"/>
    <w:rsid w:val="005D4A45"/>
    <w:rsid w:val="005D71A2"/>
    <w:rsid w:val="005D77AE"/>
    <w:rsid w:val="006013EF"/>
    <w:rsid w:val="00604B9B"/>
    <w:rsid w:val="00612E17"/>
    <w:rsid w:val="006163F9"/>
    <w:rsid w:val="00632437"/>
    <w:rsid w:val="00635EDE"/>
    <w:rsid w:val="00640B7E"/>
    <w:rsid w:val="006427BB"/>
    <w:rsid w:val="0064782E"/>
    <w:rsid w:val="00653857"/>
    <w:rsid w:val="00656CC2"/>
    <w:rsid w:val="0067181F"/>
    <w:rsid w:val="00684D93"/>
    <w:rsid w:val="00691F40"/>
    <w:rsid w:val="0069262E"/>
    <w:rsid w:val="006A3BC1"/>
    <w:rsid w:val="006B43F9"/>
    <w:rsid w:val="006C12C2"/>
    <w:rsid w:val="006C76DC"/>
    <w:rsid w:val="006D2069"/>
    <w:rsid w:val="006D43CD"/>
    <w:rsid w:val="006E38B6"/>
    <w:rsid w:val="006F09B1"/>
    <w:rsid w:val="006F7298"/>
    <w:rsid w:val="0070397A"/>
    <w:rsid w:val="00704AD2"/>
    <w:rsid w:val="00717B34"/>
    <w:rsid w:val="00726245"/>
    <w:rsid w:val="00736959"/>
    <w:rsid w:val="00744B58"/>
    <w:rsid w:val="00747FC4"/>
    <w:rsid w:val="00751ED6"/>
    <w:rsid w:val="00752A9F"/>
    <w:rsid w:val="00771ACB"/>
    <w:rsid w:val="007840B8"/>
    <w:rsid w:val="00786ADC"/>
    <w:rsid w:val="007C7A81"/>
    <w:rsid w:val="007E52AB"/>
    <w:rsid w:val="007F0290"/>
    <w:rsid w:val="007F1256"/>
    <w:rsid w:val="007F2853"/>
    <w:rsid w:val="00800A9E"/>
    <w:rsid w:val="008123FA"/>
    <w:rsid w:val="008162F6"/>
    <w:rsid w:val="0082348C"/>
    <w:rsid w:val="0083450F"/>
    <w:rsid w:val="00834A57"/>
    <w:rsid w:val="00844F6F"/>
    <w:rsid w:val="00853741"/>
    <w:rsid w:val="00857D85"/>
    <w:rsid w:val="0087251F"/>
    <w:rsid w:val="00875068"/>
    <w:rsid w:val="00881992"/>
    <w:rsid w:val="008847EE"/>
    <w:rsid w:val="008862BA"/>
    <w:rsid w:val="00891F53"/>
    <w:rsid w:val="00895277"/>
    <w:rsid w:val="00896058"/>
    <w:rsid w:val="008A2B44"/>
    <w:rsid w:val="008A3C8B"/>
    <w:rsid w:val="008A7E1B"/>
    <w:rsid w:val="008C7532"/>
    <w:rsid w:val="008D2B8F"/>
    <w:rsid w:val="008E4B30"/>
    <w:rsid w:val="008F03F7"/>
    <w:rsid w:val="008F147B"/>
    <w:rsid w:val="008F37B5"/>
    <w:rsid w:val="008F65A8"/>
    <w:rsid w:val="009004A4"/>
    <w:rsid w:val="0091137E"/>
    <w:rsid w:val="0091352F"/>
    <w:rsid w:val="00916D36"/>
    <w:rsid w:val="00930E18"/>
    <w:rsid w:val="00955C61"/>
    <w:rsid w:val="00963589"/>
    <w:rsid w:val="00965434"/>
    <w:rsid w:val="0097594D"/>
    <w:rsid w:val="00976D56"/>
    <w:rsid w:val="00995418"/>
    <w:rsid w:val="00996A11"/>
    <w:rsid w:val="009A08E0"/>
    <w:rsid w:val="009A7230"/>
    <w:rsid w:val="009A749C"/>
    <w:rsid w:val="009B2115"/>
    <w:rsid w:val="009B215C"/>
    <w:rsid w:val="009B270D"/>
    <w:rsid w:val="009C1E73"/>
    <w:rsid w:val="009C6056"/>
    <w:rsid w:val="009D59F1"/>
    <w:rsid w:val="009D6991"/>
    <w:rsid w:val="009E6D60"/>
    <w:rsid w:val="009F082D"/>
    <w:rsid w:val="00A01E32"/>
    <w:rsid w:val="00A03EBE"/>
    <w:rsid w:val="00A135B8"/>
    <w:rsid w:val="00A21096"/>
    <w:rsid w:val="00A30E83"/>
    <w:rsid w:val="00A3757B"/>
    <w:rsid w:val="00A4613F"/>
    <w:rsid w:val="00A47747"/>
    <w:rsid w:val="00A51592"/>
    <w:rsid w:val="00A719CA"/>
    <w:rsid w:val="00A90D2B"/>
    <w:rsid w:val="00A9336F"/>
    <w:rsid w:val="00A9380F"/>
    <w:rsid w:val="00A97E53"/>
    <w:rsid w:val="00AB0B9F"/>
    <w:rsid w:val="00AB4FCD"/>
    <w:rsid w:val="00AB683F"/>
    <w:rsid w:val="00AC35D6"/>
    <w:rsid w:val="00AC6E4C"/>
    <w:rsid w:val="00AE1790"/>
    <w:rsid w:val="00AF059A"/>
    <w:rsid w:val="00AF11C0"/>
    <w:rsid w:val="00B1227B"/>
    <w:rsid w:val="00B14CF1"/>
    <w:rsid w:val="00B15111"/>
    <w:rsid w:val="00B20BB7"/>
    <w:rsid w:val="00B22520"/>
    <w:rsid w:val="00B3376C"/>
    <w:rsid w:val="00B5515C"/>
    <w:rsid w:val="00B646ED"/>
    <w:rsid w:val="00B670F7"/>
    <w:rsid w:val="00BB2243"/>
    <w:rsid w:val="00BB2804"/>
    <w:rsid w:val="00BC0C20"/>
    <w:rsid w:val="00BC25E1"/>
    <w:rsid w:val="00BD0EA9"/>
    <w:rsid w:val="00BE02A6"/>
    <w:rsid w:val="00BE39CB"/>
    <w:rsid w:val="00C14593"/>
    <w:rsid w:val="00C24329"/>
    <w:rsid w:val="00C243D0"/>
    <w:rsid w:val="00C3265D"/>
    <w:rsid w:val="00C33CB5"/>
    <w:rsid w:val="00C4026E"/>
    <w:rsid w:val="00C4290C"/>
    <w:rsid w:val="00C661D3"/>
    <w:rsid w:val="00C85FAC"/>
    <w:rsid w:val="00C87337"/>
    <w:rsid w:val="00C906D9"/>
    <w:rsid w:val="00CC0F51"/>
    <w:rsid w:val="00CC3F8E"/>
    <w:rsid w:val="00CC5845"/>
    <w:rsid w:val="00CD0AFE"/>
    <w:rsid w:val="00CE0060"/>
    <w:rsid w:val="00CE11D7"/>
    <w:rsid w:val="00CF45EC"/>
    <w:rsid w:val="00CF4884"/>
    <w:rsid w:val="00D03881"/>
    <w:rsid w:val="00D05000"/>
    <w:rsid w:val="00D1038B"/>
    <w:rsid w:val="00D125C1"/>
    <w:rsid w:val="00D34327"/>
    <w:rsid w:val="00D429DF"/>
    <w:rsid w:val="00D71DC4"/>
    <w:rsid w:val="00D75855"/>
    <w:rsid w:val="00D83DF3"/>
    <w:rsid w:val="00D841E3"/>
    <w:rsid w:val="00DA4972"/>
    <w:rsid w:val="00DA6B97"/>
    <w:rsid w:val="00DB1E8F"/>
    <w:rsid w:val="00DB3A86"/>
    <w:rsid w:val="00DB4072"/>
    <w:rsid w:val="00DC127F"/>
    <w:rsid w:val="00DC71F5"/>
    <w:rsid w:val="00DE23AC"/>
    <w:rsid w:val="00DF7289"/>
    <w:rsid w:val="00E02766"/>
    <w:rsid w:val="00E07C15"/>
    <w:rsid w:val="00E21C88"/>
    <w:rsid w:val="00E228DB"/>
    <w:rsid w:val="00E23C86"/>
    <w:rsid w:val="00E24139"/>
    <w:rsid w:val="00E46254"/>
    <w:rsid w:val="00E46739"/>
    <w:rsid w:val="00E80901"/>
    <w:rsid w:val="00E856E6"/>
    <w:rsid w:val="00E92882"/>
    <w:rsid w:val="00E939E3"/>
    <w:rsid w:val="00EA46B7"/>
    <w:rsid w:val="00EA6426"/>
    <w:rsid w:val="00EB12E4"/>
    <w:rsid w:val="00EB7FD6"/>
    <w:rsid w:val="00ED2345"/>
    <w:rsid w:val="00EE1265"/>
    <w:rsid w:val="00EF39FD"/>
    <w:rsid w:val="00F02718"/>
    <w:rsid w:val="00F239DF"/>
    <w:rsid w:val="00F312BA"/>
    <w:rsid w:val="00F36778"/>
    <w:rsid w:val="00F429FF"/>
    <w:rsid w:val="00F44ED6"/>
    <w:rsid w:val="00F460F7"/>
    <w:rsid w:val="00F500DB"/>
    <w:rsid w:val="00F56BB4"/>
    <w:rsid w:val="00F66DCD"/>
    <w:rsid w:val="00F86640"/>
    <w:rsid w:val="00FA08DB"/>
    <w:rsid w:val="00FB3AD5"/>
    <w:rsid w:val="00FC3A4F"/>
    <w:rsid w:val="00FD1C91"/>
    <w:rsid w:val="00FE2C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48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rsid w:val="0082348C"/>
  </w:style>
  <w:style w:type="paragraph" w:customStyle="1" w:styleId="Style2">
    <w:name w:val="Style2"/>
    <w:basedOn w:val="Normal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Normal"/>
    <w:uiPriority w:val="99"/>
    <w:rsid w:val="0082348C"/>
  </w:style>
  <w:style w:type="paragraph" w:customStyle="1" w:styleId="Style5">
    <w:name w:val="Style5"/>
    <w:basedOn w:val="Normal"/>
    <w:uiPriority w:val="99"/>
    <w:rsid w:val="0082348C"/>
    <w:pPr>
      <w:jc w:val="both"/>
    </w:pPr>
  </w:style>
  <w:style w:type="paragraph" w:customStyle="1" w:styleId="Style8">
    <w:name w:val="Style8"/>
    <w:basedOn w:val="Normal"/>
    <w:uiPriority w:val="99"/>
    <w:rsid w:val="0082348C"/>
  </w:style>
  <w:style w:type="paragraph" w:customStyle="1" w:styleId="Style9">
    <w:name w:val="Style9"/>
    <w:basedOn w:val="Normal"/>
    <w:uiPriority w:val="99"/>
    <w:rsid w:val="0082348C"/>
  </w:style>
  <w:style w:type="paragraph" w:customStyle="1" w:styleId="Style10">
    <w:name w:val="Style10"/>
    <w:basedOn w:val="Normal"/>
    <w:uiPriority w:val="99"/>
    <w:rsid w:val="0082348C"/>
  </w:style>
  <w:style w:type="paragraph" w:customStyle="1" w:styleId="Style11">
    <w:name w:val="Style11"/>
    <w:basedOn w:val="Normal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Normal"/>
    <w:uiPriority w:val="99"/>
    <w:rsid w:val="0082348C"/>
  </w:style>
  <w:style w:type="paragraph" w:customStyle="1" w:styleId="Style13">
    <w:name w:val="Style13"/>
    <w:basedOn w:val="Normal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Normal"/>
    <w:uiPriority w:val="99"/>
    <w:rsid w:val="0082348C"/>
  </w:style>
  <w:style w:type="paragraph" w:customStyle="1" w:styleId="Style17">
    <w:name w:val="Style17"/>
    <w:basedOn w:val="Normal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DefaultParagraphFont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DefaultParagraphFont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DefaultParagraphFont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DefaultParagraphFont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DefaultParagraphFont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DefaultParagraphFont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TableGrid">
    <w:name w:val="Table Grid"/>
    <w:basedOn w:val="TableNormal"/>
    <w:uiPriority w:val="99"/>
    <w:rsid w:val="0082348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4D6E5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D6E54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4D6E5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D6E5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gwt-inlinehtml">
    <w:name w:val="gwt-inlinehtml"/>
    <w:basedOn w:val="DefaultParagraphFont"/>
    <w:uiPriority w:val="99"/>
    <w:rsid w:val="00E23C86"/>
    <w:rPr>
      <w:rFonts w:cs="Times New Roman"/>
    </w:rPr>
  </w:style>
  <w:style w:type="paragraph" w:customStyle="1" w:styleId="ConsPlusTitle">
    <w:name w:val="ConsPlusTitle"/>
    <w:uiPriority w:val="99"/>
    <w:rsid w:val="009F082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9F082D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en-US"/>
    </w:rPr>
  </w:style>
  <w:style w:type="paragraph" w:styleId="NormalWeb">
    <w:name w:val="Normal (Web)"/>
    <w:basedOn w:val="Normal"/>
    <w:uiPriority w:val="99"/>
    <w:semiHidden/>
    <w:rsid w:val="009F082D"/>
    <w:pPr>
      <w:widowControl/>
      <w:autoSpaceDE/>
      <w:autoSpaceDN/>
      <w:adjustRightInd/>
      <w:spacing w:before="100" w:beforeAutospacing="1" w:after="100" w:afterAutospacing="1"/>
    </w:pPr>
    <w:rPr>
      <w:rFonts w:eastAsia="Calibri"/>
    </w:rPr>
  </w:style>
  <w:style w:type="paragraph" w:styleId="BalloonText">
    <w:name w:val="Balloon Text"/>
    <w:basedOn w:val="Normal"/>
    <w:link w:val="BalloonTextChar"/>
    <w:uiPriority w:val="99"/>
    <w:semiHidden/>
    <w:rsid w:val="003D31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D3197"/>
    <w:rPr>
      <w:rFonts w:ascii="Tahoma" w:hAnsi="Tahoma" w:cs="Tahoma"/>
      <w:sz w:val="16"/>
      <w:szCs w:val="16"/>
      <w:lang w:eastAsia="ru-RU"/>
    </w:rPr>
  </w:style>
  <w:style w:type="character" w:styleId="Hyperlink">
    <w:name w:val="Hyperlink"/>
    <w:basedOn w:val="DefaultParagraphFont"/>
    <w:uiPriority w:val="99"/>
    <w:rsid w:val="001D50A3"/>
    <w:rPr>
      <w:rFonts w:cs="Times New Roman"/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rsid w:val="00F36778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F36778"/>
    <w:rPr>
      <w:rFonts w:ascii="Times New Roman" w:hAnsi="Times New Roman" w:cs="Times New Roman"/>
      <w:sz w:val="20"/>
      <w:szCs w:val="20"/>
      <w:lang w:eastAsia="ru-RU"/>
    </w:rPr>
  </w:style>
  <w:style w:type="character" w:styleId="EndnoteReference">
    <w:name w:val="endnote reference"/>
    <w:basedOn w:val="DefaultParagraphFont"/>
    <w:uiPriority w:val="99"/>
    <w:semiHidden/>
    <w:rsid w:val="00F36778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F3677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F36778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F36778"/>
    <w:rPr>
      <w:rFonts w:cs="Times New Roman"/>
      <w:vertAlign w:val="superscript"/>
    </w:rPr>
  </w:style>
  <w:style w:type="paragraph" w:styleId="ListParagraph">
    <w:name w:val="List Paragraph"/>
    <w:basedOn w:val="Normal"/>
    <w:uiPriority w:val="99"/>
    <w:qFormat/>
    <w:rsid w:val="008F65A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1322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9F7A0DDE3A6963A0D7B1F71670BC40835329A9E1E132F91B397E1FBA8LEA5I" TargetMode="External"/><Relationship Id="rId13" Type="http://schemas.openxmlformats.org/officeDocument/2006/relationships/hyperlink" Target="https://uslugi.karelia.ru/rpeu/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9F7A0DDE3A6963A0D7B1F71670BC40835329A9E1E132F91B397E1FBA8LEA5I" TargetMode="External"/><Relationship Id="rId12" Type="http://schemas.openxmlformats.org/officeDocument/2006/relationships/hyperlink" Target="consultantplus://offline/ref=E9D03C797DF9A34E5E1AEA8B97061EAD6571108500CE4FD21E25F619D2433D8AB6C37F5AAA0695J4E0M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9D03C797DF9A34E5E1AEA8B97061EAD6571108500CE4FD21E25F619D2433D8AB6C37F5AAA0695J4E0M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E9D03C797DF9A34E5E1AEA8B97061EAD6571108500CE4FD21E25F619D2433D8AB6C37F5AAA0695J4E0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9D03C797DF9A34E5E1AEA8B97061EAD6571108500CE4FD21E25F619D2433D8AB6C37F5AAA0695J4E0M" TargetMode="External"/><Relationship Id="rId14" Type="http://schemas.openxmlformats.org/officeDocument/2006/relationships/hyperlink" Target="https://www.gosuslugi.ru/structure/100010001000000238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2626</TotalTime>
  <Pages>10</Pages>
  <Words>5881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А. Половинкин</dc:creator>
  <cp:keywords/>
  <dc:description/>
  <cp:lastModifiedBy>Юнгина</cp:lastModifiedBy>
  <cp:revision>64</cp:revision>
  <cp:lastPrinted>2017-03-27T13:02:00Z</cp:lastPrinted>
  <dcterms:created xsi:type="dcterms:W3CDTF">2017-03-24T11:40:00Z</dcterms:created>
  <dcterms:modified xsi:type="dcterms:W3CDTF">2017-10-04T07:01:00Z</dcterms:modified>
</cp:coreProperties>
</file>